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3D18E2" w14:textId="77986424" w:rsidR="00947BD3" w:rsidRDefault="003161A5" w:rsidP="00996859">
      <w:pPr>
        <w:tabs>
          <w:tab w:val="left" w:pos="993"/>
          <w:tab w:val="left" w:pos="1134"/>
        </w:tabs>
        <w:rPr>
          <w:rFonts w:cs="Arial"/>
        </w:rPr>
      </w:pPr>
      <w:bookmarkStart w:id="0" w:name="_GoBack"/>
      <w:bookmarkEnd w:id="0"/>
      <w:r w:rsidRPr="00947BD3">
        <w:rPr>
          <w:rFonts w:cs="Arial"/>
        </w:rPr>
        <w:t>Številka</w:t>
      </w:r>
      <w:r w:rsidR="004D1FBD" w:rsidRPr="00947BD3">
        <w:rPr>
          <w:rFonts w:cs="Arial"/>
        </w:rPr>
        <w:t>:</w:t>
      </w:r>
      <w:r w:rsidR="008E65BF">
        <w:rPr>
          <w:rFonts w:cs="Arial"/>
        </w:rPr>
        <w:t xml:space="preserve"> 4302-0136/2024-2</w:t>
      </w:r>
    </w:p>
    <w:p w14:paraId="7BB5526D" w14:textId="264E7BE8" w:rsidR="008E282D" w:rsidRPr="00947BD3" w:rsidRDefault="00947BD3" w:rsidP="00996859">
      <w:pPr>
        <w:tabs>
          <w:tab w:val="left" w:pos="993"/>
          <w:tab w:val="left" w:pos="1134"/>
        </w:tabs>
        <w:rPr>
          <w:rFonts w:cs="Arial"/>
        </w:rPr>
      </w:pPr>
      <w:r>
        <w:rPr>
          <w:rFonts w:cs="Arial"/>
        </w:rPr>
        <w:t>JN</w:t>
      </w:r>
      <w:r w:rsidR="00C231A2">
        <w:rPr>
          <w:rFonts w:cs="Arial"/>
        </w:rPr>
        <w:t xml:space="preserve"> BR</w:t>
      </w:r>
      <w:r>
        <w:rPr>
          <w:rFonts w:cs="Arial"/>
        </w:rPr>
        <w:t>:</w:t>
      </w:r>
      <w:r w:rsidR="008E65BF">
        <w:rPr>
          <w:rFonts w:cs="Arial"/>
        </w:rPr>
        <w:t xml:space="preserve"> 2024-288</w:t>
      </w:r>
      <w:r w:rsidR="004D1FBD" w:rsidRPr="00947BD3">
        <w:rPr>
          <w:rFonts w:cs="Arial"/>
        </w:rPr>
        <w:t xml:space="preserve"> </w:t>
      </w:r>
    </w:p>
    <w:p w14:paraId="665281F6" w14:textId="772D1E36" w:rsidR="00892833" w:rsidRPr="0041324F" w:rsidRDefault="00892833" w:rsidP="00996859">
      <w:pPr>
        <w:pStyle w:val="1"/>
        <w:jc w:val="center"/>
        <w:rPr>
          <w:rFonts w:ascii="Arial" w:hAnsi="Arial" w:cs="Arial"/>
          <w:b/>
          <w:i w:val="0"/>
          <w:color w:val="auto"/>
          <w:sz w:val="22"/>
          <w:szCs w:val="22"/>
        </w:rPr>
      </w:pPr>
    </w:p>
    <w:p w14:paraId="0650B601" w14:textId="77777777" w:rsidR="00F33721" w:rsidRPr="0041324F" w:rsidRDefault="00F33721" w:rsidP="00996859">
      <w:pPr>
        <w:pStyle w:val="Pripombabesedilo"/>
      </w:pPr>
    </w:p>
    <w:p w14:paraId="6162EC99" w14:textId="31763FE4" w:rsidR="00892833" w:rsidRDefault="00C33B97" w:rsidP="00996859">
      <w:pPr>
        <w:widowControl w:val="0"/>
        <w:jc w:val="center"/>
        <w:rPr>
          <w:rFonts w:cs="Arial"/>
          <w:b/>
        </w:rPr>
      </w:pPr>
      <w:r>
        <w:rPr>
          <w:rFonts w:cs="Arial"/>
          <w:b/>
        </w:rPr>
        <w:t xml:space="preserve">OBVEZNA </w:t>
      </w:r>
      <w:r w:rsidR="00892833" w:rsidRPr="0041324F">
        <w:rPr>
          <w:rFonts w:cs="Arial"/>
          <w:b/>
        </w:rPr>
        <w:t>VSEBINA PONUDBENE DOKUMENTACIJE</w:t>
      </w:r>
    </w:p>
    <w:p w14:paraId="207DDA2F" w14:textId="77777777" w:rsidR="008E65BF" w:rsidRPr="0041324F" w:rsidRDefault="008E65BF" w:rsidP="00996859">
      <w:pPr>
        <w:widowControl w:val="0"/>
        <w:jc w:val="center"/>
        <w:rPr>
          <w:rFonts w:cs="Arial"/>
          <w:b/>
        </w:rPr>
      </w:pPr>
    </w:p>
    <w:p w14:paraId="52D818CA" w14:textId="77777777" w:rsidR="00F82F07" w:rsidRPr="0041324F" w:rsidRDefault="00F82F07" w:rsidP="00F82F07">
      <w:pPr>
        <w:widowControl w:val="0"/>
        <w:numPr>
          <w:ilvl w:val="0"/>
          <w:numId w:val="15"/>
        </w:numPr>
        <w:jc w:val="both"/>
        <w:rPr>
          <w:rFonts w:cs="Arial"/>
          <w:b/>
          <w:color w:val="000000" w:themeColor="text1"/>
          <w:lang w:eastAsia="x-none"/>
        </w:rPr>
      </w:pPr>
      <w:r w:rsidRPr="0041324F">
        <w:rPr>
          <w:rFonts w:cs="Arial"/>
          <w:b/>
          <w:color w:val="000000" w:themeColor="text1"/>
          <w:lang w:eastAsia="x-none"/>
        </w:rPr>
        <w:t>Obvezna vsebina</w:t>
      </w:r>
      <w:r>
        <w:rPr>
          <w:rFonts w:cs="Arial"/>
          <w:b/>
          <w:color w:val="000000" w:themeColor="text1"/>
          <w:lang w:eastAsia="x-none"/>
        </w:rPr>
        <w:t xml:space="preserve"> ponudbene dokumentacije (OBR – 2</w:t>
      </w:r>
      <w:r w:rsidRPr="0041324F">
        <w:rPr>
          <w:rFonts w:cs="Arial"/>
          <w:b/>
          <w:color w:val="000000" w:themeColor="text1"/>
          <w:lang w:eastAsia="x-none"/>
        </w:rPr>
        <w:t>.0</w:t>
      </w:r>
      <w:r>
        <w:rPr>
          <w:rFonts w:cs="Arial"/>
          <w:b/>
          <w:color w:val="000000" w:themeColor="text1"/>
          <w:lang w:eastAsia="x-none"/>
        </w:rPr>
        <w:t>3</w:t>
      </w:r>
      <w:r w:rsidRPr="0041324F">
        <w:rPr>
          <w:rFonts w:cs="Arial"/>
          <w:b/>
          <w:color w:val="000000" w:themeColor="text1"/>
          <w:lang w:eastAsia="x-none"/>
        </w:rPr>
        <w:t>)</w:t>
      </w:r>
    </w:p>
    <w:p w14:paraId="473BEDB3" w14:textId="77777777" w:rsidR="00F82F07" w:rsidRPr="0041324F" w:rsidRDefault="00F82F07" w:rsidP="00F82F07">
      <w:pPr>
        <w:widowControl w:val="0"/>
        <w:ind w:left="360"/>
        <w:jc w:val="both"/>
        <w:rPr>
          <w:rFonts w:cs="Arial"/>
        </w:rPr>
      </w:pPr>
      <w:r w:rsidRPr="0041324F">
        <w:rPr>
          <w:rFonts w:cs="Arial"/>
        </w:rPr>
        <w:t xml:space="preserve">Ponudnik </w:t>
      </w:r>
      <w:r>
        <w:rPr>
          <w:rFonts w:cs="Arial"/>
        </w:rPr>
        <w:t xml:space="preserve">lahko </w:t>
      </w:r>
      <w:r w:rsidRPr="0041324F">
        <w:rPr>
          <w:rFonts w:cs="Arial"/>
        </w:rPr>
        <w:t>navedeni obrazec priloži k ponudbeni dokumentaciji</w:t>
      </w:r>
      <w:r>
        <w:rPr>
          <w:rFonts w:cs="Arial"/>
        </w:rPr>
        <w:t>, kot kazalo ponudbene dokumentacije.</w:t>
      </w:r>
    </w:p>
    <w:p w14:paraId="603214EC" w14:textId="77777777" w:rsidR="00C33F24" w:rsidRPr="0041324F" w:rsidRDefault="00C33F24" w:rsidP="00996859">
      <w:pPr>
        <w:widowControl w:val="0"/>
        <w:ind w:left="348"/>
        <w:jc w:val="both"/>
        <w:rPr>
          <w:rFonts w:cs="Arial"/>
        </w:rPr>
      </w:pPr>
    </w:p>
    <w:p w14:paraId="640B1906" w14:textId="77777777" w:rsidR="00F82F07" w:rsidRPr="000F1059" w:rsidRDefault="00F82F07" w:rsidP="00F82F07">
      <w:pPr>
        <w:widowControl w:val="0"/>
        <w:numPr>
          <w:ilvl w:val="0"/>
          <w:numId w:val="15"/>
        </w:numPr>
        <w:jc w:val="both"/>
        <w:rPr>
          <w:rFonts w:cs="Arial"/>
          <w:b/>
          <w:lang w:eastAsia="x-none"/>
        </w:rPr>
      </w:pPr>
      <w:r w:rsidRPr="000F1059">
        <w:rPr>
          <w:rFonts w:cs="Arial"/>
          <w:b/>
          <w:lang w:eastAsia="x-none"/>
        </w:rPr>
        <w:t xml:space="preserve">Organizacija ponudnika in obseg predmeta (OBR </w:t>
      </w:r>
      <w:r>
        <w:rPr>
          <w:rFonts w:cs="Arial"/>
          <w:b/>
          <w:lang w:eastAsia="x-none"/>
        </w:rPr>
        <w:t>– 2</w:t>
      </w:r>
      <w:r w:rsidRPr="000F1059">
        <w:rPr>
          <w:rFonts w:cs="Arial"/>
          <w:b/>
          <w:lang w:eastAsia="x-none"/>
        </w:rPr>
        <w:t>.04)</w:t>
      </w:r>
    </w:p>
    <w:p w14:paraId="18CBF7F0" w14:textId="77777777" w:rsidR="00F82F07" w:rsidRPr="0041324F" w:rsidRDefault="00F82F07" w:rsidP="00F82F07">
      <w:pPr>
        <w:ind w:firstLine="360"/>
        <w:rPr>
          <w:rFonts w:cs="Arial"/>
          <w:i/>
        </w:rPr>
      </w:pPr>
      <w:r w:rsidRPr="0041324F">
        <w:rPr>
          <w:rFonts w:cs="Arial"/>
        </w:rPr>
        <w:t>Ponudnik je lahko organiziran kot:</w:t>
      </w:r>
    </w:p>
    <w:p w14:paraId="63F37638" w14:textId="77777777" w:rsidR="00F82F07" w:rsidRPr="0041324F" w:rsidRDefault="00F82F07" w:rsidP="00F82F07">
      <w:pPr>
        <w:widowControl w:val="0"/>
        <w:numPr>
          <w:ilvl w:val="0"/>
          <w:numId w:val="39"/>
        </w:numPr>
        <w:jc w:val="both"/>
        <w:rPr>
          <w:rFonts w:cs="Arial"/>
          <w:i/>
        </w:rPr>
      </w:pPr>
      <w:r w:rsidRPr="0041324F">
        <w:rPr>
          <w:rFonts w:cs="Arial"/>
        </w:rPr>
        <w:t xml:space="preserve">en sam ponudnik - glavni ponudnik </w:t>
      </w:r>
      <w:r>
        <w:rPr>
          <w:rFonts w:cs="Arial"/>
        </w:rPr>
        <w:t>brez/</w:t>
      </w:r>
      <w:r w:rsidRPr="0041324F">
        <w:rPr>
          <w:rFonts w:cs="Arial"/>
        </w:rPr>
        <w:t>z enim ali več podizvajalci ali</w:t>
      </w:r>
    </w:p>
    <w:p w14:paraId="0E0B3FDA" w14:textId="77777777" w:rsidR="00F82F07" w:rsidRPr="0041324F" w:rsidRDefault="00F82F07" w:rsidP="00F82F07">
      <w:pPr>
        <w:widowControl w:val="0"/>
        <w:numPr>
          <w:ilvl w:val="0"/>
          <w:numId w:val="39"/>
        </w:numPr>
        <w:jc w:val="both"/>
        <w:rPr>
          <w:rFonts w:cs="Arial"/>
          <w:i/>
        </w:rPr>
      </w:pPr>
      <w:r w:rsidRPr="0041324F">
        <w:rPr>
          <w:rFonts w:cs="Arial"/>
        </w:rPr>
        <w:t xml:space="preserve">več soponudnikov, </w:t>
      </w:r>
      <w:r>
        <w:rPr>
          <w:rFonts w:cs="Arial"/>
        </w:rPr>
        <w:t>izmed</w:t>
      </w:r>
      <w:r w:rsidRPr="0041324F">
        <w:rPr>
          <w:rFonts w:cs="Arial"/>
        </w:rPr>
        <w:t xml:space="preserve"> katerih </w:t>
      </w:r>
      <w:r>
        <w:rPr>
          <w:rFonts w:cs="Arial"/>
        </w:rPr>
        <w:t>je eden</w:t>
      </w:r>
      <w:r w:rsidRPr="0041324F">
        <w:rPr>
          <w:rFonts w:cs="Arial"/>
        </w:rPr>
        <w:t xml:space="preserve"> določ</w:t>
      </w:r>
      <w:r>
        <w:rPr>
          <w:rFonts w:cs="Arial"/>
        </w:rPr>
        <w:t>en</w:t>
      </w:r>
      <w:r w:rsidRPr="0041324F">
        <w:rPr>
          <w:rFonts w:cs="Arial"/>
        </w:rPr>
        <w:t xml:space="preserve"> </w:t>
      </w:r>
      <w:r>
        <w:rPr>
          <w:rFonts w:cs="Arial"/>
        </w:rPr>
        <w:t xml:space="preserve">za </w:t>
      </w:r>
      <w:r w:rsidRPr="0041324F">
        <w:rPr>
          <w:rFonts w:cs="Arial"/>
        </w:rPr>
        <w:t>glavnega ponudnika</w:t>
      </w:r>
      <w:r>
        <w:rPr>
          <w:rFonts w:cs="Arial"/>
        </w:rPr>
        <w:t>, brez/</w:t>
      </w:r>
      <w:r w:rsidRPr="0041324F">
        <w:rPr>
          <w:rFonts w:cs="Arial"/>
        </w:rPr>
        <w:t>z enim ali več podizvajalci.</w:t>
      </w:r>
    </w:p>
    <w:p w14:paraId="609D4B2F" w14:textId="77777777" w:rsidR="00F82F07" w:rsidRPr="0041324F" w:rsidRDefault="00F82F07" w:rsidP="00F82F07">
      <w:pPr>
        <w:pStyle w:val="Pripombabesedilo"/>
      </w:pPr>
    </w:p>
    <w:p w14:paraId="0D5A44BC" w14:textId="77777777" w:rsidR="00F82F07" w:rsidRDefault="00F82F07" w:rsidP="00F82F07">
      <w:pPr>
        <w:widowControl w:val="0"/>
        <w:ind w:left="360"/>
        <w:jc w:val="both"/>
        <w:rPr>
          <w:rFonts w:cs="Arial"/>
        </w:rPr>
      </w:pPr>
      <w:r w:rsidRPr="0041324F">
        <w:rPr>
          <w:rFonts w:cs="Arial"/>
        </w:rPr>
        <w:t>Vsi soponudniki so tudi sopodpisniki pogodbe z naročnikom in so solidarno odgovorni za izvedbo javnega naročila. Podizvajalci niso sopodpisniki pogodbe in tako tudi niso odgovorni za izvedbo javnega naročila do naročnika.</w:t>
      </w:r>
    </w:p>
    <w:p w14:paraId="5B0BA109" w14:textId="77777777" w:rsidR="00F82F07" w:rsidRPr="0041324F" w:rsidRDefault="00F82F07" w:rsidP="00F82F07">
      <w:pPr>
        <w:widowControl w:val="0"/>
        <w:jc w:val="both"/>
        <w:rPr>
          <w:rFonts w:cs="Arial"/>
        </w:rPr>
      </w:pPr>
    </w:p>
    <w:p w14:paraId="682DADB5" w14:textId="77777777" w:rsidR="00F82F07" w:rsidRDefault="00F82F07" w:rsidP="00F82F07">
      <w:pPr>
        <w:widowControl w:val="0"/>
        <w:ind w:left="360"/>
        <w:jc w:val="both"/>
        <w:rPr>
          <w:rFonts w:cs="Arial"/>
        </w:rPr>
      </w:pPr>
      <w:r w:rsidRPr="0041324F">
        <w:rPr>
          <w:rFonts w:cs="Arial"/>
        </w:rPr>
        <w:t>V primeru več sodelujočih podjetij</w:t>
      </w:r>
      <w:r>
        <w:rPr>
          <w:rFonts w:cs="Arial"/>
        </w:rPr>
        <w:t xml:space="preserve"> (glavni ponudnik, soponudniki, podizvajalci)</w:t>
      </w:r>
      <w:r w:rsidRPr="0041324F">
        <w:rPr>
          <w:rFonts w:cs="Arial"/>
        </w:rPr>
        <w:t xml:space="preserve"> ta skupaj dokazujejo sposobnost in usposobljenost po predmetnem javnem naročilu in zahtevah iz razpisne dokumentacije</w:t>
      </w:r>
      <w:r>
        <w:rPr>
          <w:rFonts w:cs="Arial"/>
        </w:rPr>
        <w:t>, razen če ni pri posameznem pogoju določeno drugače</w:t>
      </w:r>
      <w:r w:rsidRPr="0041324F">
        <w:rPr>
          <w:rFonts w:cs="Arial"/>
        </w:rPr>
        <w:t>.</w:t>
      </w:r>
    </w:p>
    <w:p w14:paraId="3B6DF7FC" w14:textId="77777777" w:rsidR="00F82F07" w:rsidRDefault="00F82F07" w:rsidP="00F82F07">
      <w:pPr>
        <w:widowControl w:val="0"/>
        <w:ind w:left="360"/>
        <w:jc w:val="both"/>
        <w:rPr>
          <w:rFonts w:cs="Arial"/>
        </w:rPr>
      </w:pPr>
    </w:p>
    <w:p w14:paraId="04CF425C" w14:textId="6391FE9B" w:rsidR="00F82F07" w:rsidRPr="00695152" w:rsidRDefault="00F82F07" w:rsidP="00F82F07">
      <w:pPr>
        <w:widowControl w:val="0"/>
        <w:ind w:left="360"/>
        <w:jc w:val="both"/>
        <w:rPr>
          <w:rFonts w:cs="Arial"/>
          <w:i/>
          <w:color w:val="BFBFBF" w:themeColor="background1" w:themeShade="BF"/>
          <w:sz w:val="18"/>
          <w:szCs w:val="18"/>
        </w:rPr>
      </w:pPr>
      <w:r w:rsidRPr="00F66554">
        <w:rPr>
          <w:rFonts w:cs="Arial"/>
        </w:rPr>
        <w:t>V obrazcu je potrebno navesti vse potrebne</w:t>
      </w:r>
      <w:r>
        <w:rPr>
          <w:rFonts w:cs="Arial"/>
        </w:rPr>
        <w:t xml:space="preserve"> podatke</w:t>
      </w:r>
      <w:r w:rsidRPr="00F66554">
        <w:rPr>
          <w:rFonts w:cs="Arial"/>
        </w:rPr>
        <w:t xml:space="preserve">. Obrazec se po potrebi prilagodi. </w:t>
      </w:r>
    </w:p>
    <w:p w14:paraId="1E3185A9" w14:textId="77777777" w:rsidR="00F82F07" w:rsidRDefault="00F82F07" w:rsidP="00F82F07">
      <w:pPr>
        <w:widowControl w:val="0"/>
        <w:ind w:left="360"/>
        <w:jc w:val="both"/>
        <w:rPr>
          <w:rFonts w:cs="Arial"/>
        </w:rPr>
      </w:pPr>
    </w:p>
    <w:p w14:paraId="6CE16DBF" w14:textId="77777777" w:rsidR="00F82F07" w:rsidRDefault="00F82F07" w:rsidP="00F82F07">
      <w:pPr>
        <w:widowControl w:val="0"/>
        <w:ind w:left="360"/>
        <w:jc w:val="both"/>
        <w:rPr>
          <w:rFonts w:cs="Arial"/>
        </w:rPr>
      </w:pPr>
      <w:r>
        <w:rPr>
          <w:rFonts w:cs="Arial"/>
        </w:rPr>
        <w:t xml:space="preserve">V primeru, da ponudnik oddaja ponudbo s soponudnikom, je potrebno v ponudbi predložiti </w:t>
      </w:r>
      <w:r w:rsidRPr="00DA568A">
        <w:rPr>
          <w:rFonts w:cs="Arial"/>
          <w:b/>
          <w:u w:val="single"/>
        </w:rPr>
        <w:t>sporazum o skupni izvedbi naročila</w:t>
      </w:r>
      <w:r>
        <w:rPr>
          <w:rFonts w:cs="Arial"/>
        </w:rPr>
        <w:t xml:space="preserve"> (npr. pogodba o sodelovanju). V sporazumu o skupni izvedbi naročila mora biti opredeljena odgovornost ponudnika in soponudnika za izvedbo naročila, določeno kdo je poslovodeči ponudnik, določen način plačevanja soponudnikom (v primeru neposrednega plačila, tudi izjavo soponudnika, da soglaša, da naročnik namesto glavnega ponudnika plačuje neposredno soponudniku) ter navedba, da ponudnik in soponudnik odgovarjata naročniku neomejeno solidarno. </w:t>
      </w:r>
    </w:p>
    <w:p w14:paraId="1F3C31EC" w14:textId="77777777" w:rsidR="00F82F07" w:rsidRPr="00F66554" w:rsidRDefault="00F82F07" w:rsidP="00F82F07">
      <w:pPr>
        <w:widowControl w:val="0"/>
        <w:ind w:left="360"/>
        <w:jc w:val="both"/>
        <w:rPr>
          <w:rFonts w:cs="Arial"/>
        </w:rPr>
      </w:pPr>
    </w:p>
    <w:p w14:paraId="6353F62F" w14:textId="16160490" w:rsidR="00F82F07" w:rsidRDefault="00F82F07" w:rsidP="00F82F07">
      <w:pPr>
        <w:widowControl w:val="0"/>
        <w:ind w:left="360"/>
        <w:jc w:val="both"/>
        <w:rPr>
          <w:rFonts w:cs="Arial"/>
        </w:rPr>
      </w:pPr>
      <w:r w:rsidRPr="00F66554">
        <w:rPr>
          <w:rFonts w:cs="Arial"/>
        </w:rPr>
        <w:t xml:space="preserve">V primeru vključitve novega ali zamenjave v ponudbi nominiranega podizvajalca mora ponudnik zaprositi naročnika za soglasje k tej spremembi. Pogoj za pridobitev soglasja naročnika je, da je zamenjava vsaj enakovredna – tj. da novi podizvajalec izpolnjuje vsaj vse zahtevane pogoje iz razpisne dokumentacije v deležu, s katerim se je izkazoval prejšnji podizvajalec. </w:t>
      </w:r>
      <w:r w:rsidR="008E65BF">
        <w:rPr>
          <w:rFonts w:cs="Arial"/>
        </w:rPr>
        <w:t xml:space="preserve">Pri vključitvi novega ali zamenjavi v ponudbi nominiranega podizvajalca bo naročnik postopal v skladu z 94. členom ZJN-3. </w:t>
      </w:r>
      <w:r w:rsidRPr="00F66554">
        <w:rPr>
          <w:rFonts w:cs="Arial"/>
        </w:rPr>
        <w:t xml:space="preserve">Skupaj s prošnjo za </w:t>
      </w:r>
      <w:r w:rsidR="008E65BF">
        <w:rPr>
          <w:rFonts w:cs="Arial"/>
        </w:rPr>
        <w:t xml:space="preserve">vključitev novega ali </w:t>
      </w:r>
      <w:r w:rsidRPr="00F66554">
        <w:rPr>
          <w:rFonts w:cs="Arial"/>
        </w:rPr>
        <w:t>zamenjavo določenega podizvajalca je treba predložiti tudi vso zahtevano dokumentacijo iz razpisne dokumentacije za novega podizvajalca</w:t>
      </w:r>
      <w:r>
        <w:rPr>
          <w:rFonts w:cs="Arial"/>
        </w:rPr>
        <w:t>, vključno s predložitvijo novega obrazca OBR – 2.04</w:t>
      </w:r>
      <w:r w:rsidRPr="00F66554">
        <w:rPr>
          <w:rFonts w:cs="Arial"/>
        </w:rPr>
        <w:t xml:space="preserve">. </w:t>
      </w:r>
    </w:p>
    <w:p w14:paraId="271865E8" w14:textId="77777777" w:rsidR="00F82F07" w:rsidRDefault="00F82F07" w:rsidP="00F82F07">
      <w:pPr>
        <w:widowControl w:val="0"/>
        <w:jc w:val="both"/>
        <w:rPr>
          <w:rFonts w:cs="Arial"/>
        </w:rPr>
      </w:pPr>
    </w:p>
    <w:p w14:paraId="35D2A332" w14:textId="77777777" w:rsidR="00311917" w:rsidRDefault="00311917" w:rsidP="00311917">
      <w:pPr>
        <w:widowControl w:val="0"/>
        <w:ind w:left="360"/>
        <w:jc w:val="both"/>
        <w:rPr>
          <w:rFonts w:cs="Arial"/>
        </w:rPr>
      </w:pPr>
      <w:r w:rsidRPr="00DA568A">
        <w:rPr>
          <w:rFonts w:eastAsia="Arial" w:cs="Arial"/>
        </w:rPr>
        <w:t>Če izvajalec ne nominira enakovrednega podizvajalca, lahko naročnik njegovo nominacijo zavrne. V primeru, če do sprejemljive nominacije v ustreznem času ne pride, lahko naročnik pogodbo prekine in unovči finančno zavarovanje za dobro izvedbo pogodbenih obveznosti (če je le-to zahtevano).</w:t>
      </w:r>
      <w:r>
        <w:rPr>
          <w:rFonts w:eastAsia="Arial" w:cs="Arial"/>
        </w:rPr>
        <w:t xml:space="preserve"> </w:t>
      </w:r>
      <w:r>
        <w:t>V kolikor je naročniku zaradi tega nastala škoda, lahko zahteva tudi povrnitev odškodnine po splošnih odškodninskih pravilih. V kolikor so v konkretnem primeru po oceni naročnika v zvezi z opustitvijo dolžnosti sporočanja podatkov o podizvajalcih izpolnjene okoliščine iz 1. točke 1. odstavka 112. člena ZJN-3, bo naročnik o potencialni storitvi prekrška obvestil pristojni organ.</w:t>
      </w:r>
    </w:p>
    <w:p w14:paraId="3101A8DD" w14:textId="3CB15459" w:rsidR="00F82F07" w:rsidRDefault="00F82F07" w:rsidP="00311917">
      <w:pPr>
        <w:widowControl w:val="0"/>
        <w:ind w:left="360"/>
        <w:jc w:val="both"/>
        <w:rPr>
          <w:rFonts w:cs="Arial"/>
        </w:rPr>
      </w:pPr>
      <w:r w:rsidRPr="00F66554">
        <w:rPr>
          <w:rFonts w:cs="Arial"/>
        </w:rPr>
        <w:lastRenderedPageBreak/>
        <w:t>V predhodnem odstavku navedeno smiselno velja tudi v primeru zamenjave katerega od soponudnikov.</w:t>
      </w:r>
    </w:p>
    <w:p w14:paraId="27B7F70F" w14:textId="77777777" w:rsidR="00F82F07" w:rsidRDefault="00F82F07" w:rsidP="00F82F07">
      <w:pPr>
        <w:widowControl w:val="0"/>
        <w:ind w:left="360"/>
        <w:jc w:val="both"/>
        <w:rPr>
          <w:rFonts w:cs="Arial"/>
        </w:rPr>
      </w:pPr>
    </w:p>
    <w:p w14:paraId="578DCCF2" w14:textId="77777777" w:rsidR="00F82F07" w:rsidRDefault="00F82F07" w:rsidP="00F82F07">
      <w:pPr>
        <w:widowControl w:val="0"/>
        <w:ind w:left="360"/>
        <w:jc w:val="both"/>
        <w:rPr>
          <w:u w:val="single"/>
        </w:rPr>
      </w:pPr>
      <w:r w:rsidRPr="00A70E2E">
        <w:rPr>
          <w:u w:val="single"/>
        </w:rPr>
        <w:t xml:space="preserve">Skladno s 1. odstavkom 94. člena ZJN-3, lahko ponudnik odda v podizvajanje samo del javnega naročila. </w:t>
      </w:r>
    </w:p>
    <w:p w14:paraId="75FC393A" w14:textId="77777777" w:rsidR="00F82F07" w:rsidRDefault="00F82F07" w:rsidP="00F82F07">
      <w:pPr>
        <w:widowControl w:val="0"/>
        <w:ind w:left="360"/>
        <w:jc w:val="both"/>
        <w:rPr>
          <w:u w:val="single"/>
        </w:rPr>
      </w:pPr>
    </w:p>
    <w:p w14:paraId="682C53B0" w14:textId="77777777" w:rsidR="00F82F07" w:rsidRPr="00C0018B" w:rsidRDefault="00F82F07" w:rsidP="00F82F07">
      <w:pPr>
        <w:widowControl w:val="0"/>
        <w:ind w:left="360"/>
        <w:jc w:val="both"/>
        <w:rPr>
          <w:rFonts w:eastAsia="Arial" w:cs="Arial"/>
          <w:b/>
          <w:u w:val="single"/>
        </w:rPr>
      </w:pPr>
      <w:r w:rsidRPr="000C1A06">
        <w:t xml:space="preserve">Obrazec predloži </w:t>
      </w:r>
      <w:r w:rsidRPr="000C1A06">
        <w:rPr>
          <w:b/>
          <w:u w:val="single"/>
        </w:rPr>
        <w:t>glavni ponudnik</w:t>
      </w:r>
      <w:r>
        <w:rPr>
          <w:b/>
          <w:u w:val="single"/>
        </w:rPr>
        <w:t>, ostali sodelujoči pa ga sopodpišejo.</w:t>
      </w:r>
      <w:r w:rsidRPr="000C1A06">
        <w:rPr>
          <w:b/>
          <w:u w:val="single"/>
        </w:rPr>
        <w:t xml:space="preserve"> </w:t>
      </w:r>
    </w:p>
    <w:p w14:paraId="102811DC" w14:textId="77777777" w:rsidR="0021790F" w:rsidRPr="0041324F" w:rsidRDefault="0021790F" w:rsidP="008F6F79">
      <w:pPr>
        <w:widowControl w:val="0"/>
        <w:ind w:left="360"/>
        <w:jc w:val="both"/>
        <w:rPr>
          <w:rFonts w:cs="Arial"/>
        </w:rPr>
      </w:pPr>
    </w:p>
    <w:p w14:paraId="0CD178A6" w14:textId="77777777" w:rsidR="00F82F07" w:rsidRPr="00D817D4" w:rsidRDefault="00F82F07" w:rsidP="00F82F07">
      <w:pPr>
        <w:widowControl w:val="0"/>
        <w:numPr>
          <w:ilvl w:val="0"/>
          <w:numId w:val="15"/>
        </w:numPr>
        <w:jc w:val="both"/>
        <w:rPr>
          <w:rFonts w:cs="Arial"/>
          <w:b/>
          <w:color w:val="000000" w:themeColor="text1"/>
          <w:lang w:eastAsia="x-none"/>
        </w:rPr>
      </w:pPr>
      <w:r w:rsidRPr="00D817D4">
        <w:rPr>
          <w:rFonts w:cs="Arial"/>
          <w:b/>
          <w:color w:val="000000" w:themeColor="text1"/>
          <w:lang w:eastAsia="x-none"/>
        </w:rPr>
        <w:t>Podatki o sodelujočem podjetju</w:t>
      </w:r>
      <w:r>
        <w:rPr>
          <w:rFonts w:cs="Arial"/>
          <w:b/>
          <w:color w:val="000000" w:themeColor="text1"/>
          <w:lang w:eastAsia="x-none"/>
        </w:rPr>
        <w:t xml:space="preserve"> (OBR – 2</w:t>
      </w:r>
      <w:r w:rsidRPr="00D817D4">
        <w:rPr>
          <w:rFonts w:cs="Arial"/>
          <w:b/>
          <w:color w:val="000000" w:themeColor="text1"/>
          <w:lang w:eastAsia="x-none"/>
        </w:rPr>
        <w:t>.05)</w:t>
      </w:r>
    </w:p>
    <w:p w14:paraId="5B0E2962" w14:textId="77777777" w:rsidR="00F82F07" w:rsidRPr="0041324F" w:rsidRDefault="00F82F07" w:rsidP="00F82F07">
      <w:pPr>
        <w:widowControl w:val="0"/>
        <w:ind w:left="360"/>
        <w:jc w:val="both"/>
        <w:rPr>
          <w:rFonts w:cs="Arial"/>
        </w:rPr>
      </w:pPr>
      <w:r w:rsidRPr="00D817D4">
        <w:rPr>
          <w:rFonts w:cs="Arial"/>
        </w:rPr>
        <w:t xml:space="preserve">Obrazec izpolnijo </w:t>
      </w:r>
      <w:r w:rsidRPr="00D817D4">
        <w:rPr>
          <w:rFonts w:cs="Arial"/>
          <w:b/>
          <w:u w:val="single"/>
        </w:rPr>
        <w:t>vsa sodelujoča podjetja (glavni ponudnik, soponudniki, podizvajalci)</w:t>
      </w:r>
      <w:r w:rsidRPr="00D817D4">
        <w:rPr>
          <w:rFonts w:cs="Arial"/>
        </w:rPr>
        <w:t>.</w:t>
      </w:r>
      <w:r w:rsidRPr="0041324F">
        <w:rPr>
          <w:rFonts w:cs="Arial"/>
        </w:rPr>
        <w:t xml:space="preserve"> </w:t>
      </w:r>
    </w:p>
    <w:p w14:paraId="66D00F4C" w14:textId="77777777" w:rsidR="00F33721" w:rsidRPr="0041324F" w:rsidRDefault="00F33721" w:rsidP="00996859">
      <w:pPr>
        <w:rPr>
          <w:rFonts w:cs="Arial"/>
          <w:color w:val="000000" w:themeColor="text1"/>
          <w:lang w:eastAsia="x-none"/>
        </w:rPr>
      </w:pPr>
    </w:p>
    <w:p w14:paraId="15BA864D" w14:textId="77777777" w:rsidR="00C366D3" w:rsidRPr="0041324F" w:rsidRDefault="00C366D3" w:rsidP="00C366D3">
      <w:pPr>
        <w:widowControl w:val="0"/>
        <w:numPr>
          <w:ilvl w:val="0"/>
          <w:numId w:val="15"/>
        </w:numPr>
        <w:jc w:val="both"/>
        <w:rPr>
          <w:rFonts w:cs="Arial"/>
          <w:b/>
          <w:color w:val="000000" w:themeColor="text1"/>
          <w:lang w:eastAsia="x-none"/>
        </w:rPr>
      </w:pPr>
      <w:r w:rsidRPr="00260446">
        <w:rPr>
          <w:rFonts w:cs="Arial"/>
          <w:b/>
          <w:color w:val="000000" w:themeColor="text1"/>
          <w:lang w:eastAsia="x-none"/>
        </w:rPr>
        <w:t>Pogoji za ugotavljanje sposobnosti in usposobljenosti</w:t>
      </w:r>
      <w:r>
        <w:rPr>
          <w:rFonts w:cs="Arial"/>
          <w:b/>
          <w:color w:val="000000" w:themeColor="text1"/>
          <w:lang w:eastAsia="x-none"/>
        </w:rPr>
        <w:t xml:space="preserve"> ponudnika</w:t>
      </w:r>
      <w:r w:rsidRPr="00260446">
        <w:rPr>
          <w:rFonts w:cs="Arial"/>
          <w:b/>
          <w:color w:val="000000" w:themeColor="text1"/>
          <w:lang w:eastAsia="x-none"/>
        </w:rPr>
        <w:t xml:space="preserve"> </w:t>
      </w:r>
      <w:r>
        <w:rPr>
          <w:rFonts w:cs="Arial"/>
          <w:b/>
          <w:color w:val="000000" w:themeColor="text1"/>
          <w:lang w:eastAsia="x-none"/>
        </w:rPr>
        <w:t>(OBR – 2</w:t>
      </w:r>
      <w:r w:rsidRPr="0041324F">
        <w:rPr>
          <w:rFonts w:cs="Arial"/>
          <w:b/>
          <w:color w:val="000000" w:themeColor="text1"/>
          <w:lang w:eastAsia="x-none"/>
        </w:rPr>
        <w:t>.0</w:t>
      </w:r>
      <w:r>
        <w:rPr>
          <w:rFonts w:cs="Arial"/>
          <w:b/>
          <w:color w:val="000000" w:themeColor="text1"/>
          <w:lang w:eastAsia="x-none"/>
        </w:rPr>
        <w:t>6</w:t>
      </w:r>
      <w:r w:rsidRPr="0041324F">
        <w:rPr>
          <w:rFonts w:cs="Arial"/>
          <w:b/>
          <w:color w:val="000000" w:themeColor="text1"/>
          <w:lang w:eastAsia="x-none"/>
        </w:rPr>
        <w:t>)</w:t>
      </w:r>
    </w:p>
    <w:p w14:paraId="2FBF05D3" w14:textId="77777777" w:rsidR="00C366D3" w:rsidRPr="00B7288F" w:rsidRDefault="00C366D3" w:rsidP="00C366D3">
      <w:pPr>
        <w:widowControl w:val="0"/>
        <w:ind w:left="348"/>
        <w:jc w:val="both"/>
        <w:rPr>
          <w:rFonts w:cs="Arial"/>
        </w:rPr>
      </w:pPr>
      <w:r w:rsidRPr="003C6CA8">
        <w:rPr>
          <w:rFonts w:cs="Arial"/>
        </w:rPr>
        <w:t xml:space="preserve">Na podlagi zahtevanih pogojev </w:t>
      </w:r>
      <w:r w:rsidRPr="009D7301">
        <w:rPr>
          <w:rFonts w:cs="Arial"/>
          <w:b/>
          <w:u w:val="single"/>
        </w:rPr>
        <w:t>vsa sodelujoča podjetja (glavni ponudnik</w:t>
      </w:r>
      <w:r>
        <w:rPr>
          <w:rFonts w:cs="Arial"/>
          <w:b/>
          <w:u w:val="single"/>
        </w:rPr>
        <w:t>,</w:t>
      </w:r>
      <w:r w:rsidRPr="009D7301">
        <w:rPr>
          <w:rFonts w:cs="Arial"/>
          <w:b/>
          <w:u w:val="single"/>
        </w:rPr>
        <w:t xml:space="preserve"> </w:t>
      </w:r>
      <w:r w:rsidRPr="00B7288F">
        <w:rPr>
          <w:rFonts w:cs="Arial"/>
          <w:b/>
          <w:u w:val="single"/>
        </w:rPr>
        <w:t>soponudniki, podizvajalci)</w:t>
      </w:r>
      <w:r w:rsidRPr="00B7288F">
        <w:rPr>
          <w:rFonts w:cs="Arial"/>
        </w:rPr>
        <w:t xml:space="preserve"> izpolnijo ESPD in ga v skladu z navodilom iz tega obrazca priložijo ponudbi </w:t>
      </w:r>
      <w:bookmarkStart w:id="1" w:name="_Hlk103282287"/>
      <w:r w:rsidRPr="00B7288F">
        <w:rPr>
          <w:rFonts w:cs="Arial"/>
        </w:rPr>
        <w:t>ter predložijo morebitna druga dokazila, kot jih zahteva obrazec OBR – 2.06</w:t>
      </w:r>
      <w:bookmarkEnd w:id="1"/>
      <w:r w:rsidRPr="00B7288F">
        <w:rPr>
          <w:rFonts w:cs="Arial"/>
        </w:rPr>
        <w:t xml:space="preserve">. Vsa sodelujoča podjetja morajo izpolnjevati zahtevane pogoje, razen tistih, kjer je opredeljeno drugače.  </w:t>
      </w:r>
    </w:p>
    <w:p w14:paraId="2E43291C" w14:textId="77777777" w:rsidR="00177383" w:rsidRPr="0041324F" w:rsidRDefault="00177383" w:rsidP="006C6AB3">
      <w:pPr>
        <w:widowControl w:val="0"/>
        <w:ind w:left="360"/>
        <w:jc w:val="both"/>
        <w:rPr>
          <w:rFonts w:cs="Arial"/>
        </w:rPr>
      </w:pPr>
    </w:p>
    <w:p w14:paraId="05E48352" w14:textId="77777777" w:rsidR="00F82F07" w:rsidRPr="000F1059" w:rsidRDefault="00F82F07" w:rsidP="00F82F07">
      <w:pPr>
        <w:widowControl w:val="0"/>
        <w:numPr>
          <w:ilvl w:val="0"/>
          <w:numId w:val="15"/>
        </w:numPr>
        <w:jc w:val="both"/>
        <w:rPr>
          <w:rFonts w:cs="Arial"/>
          <w:b/>
          <w:lang w:eastAsia="x-none"/>
        </w:rPr>
      </w:pPr>
      <w:r w:rsidRPr="000F1059">
        <w:rPr>
          <w:rFonts w:cs="Arial"/>
          <w:b/>
          <w:lang w:eastAsia="x-none"/>
        </w:rPr>
        <w:t xml:space="preserve">Izjava za pridobitev podatkov o sodelujočem podjetju </w:t>
      </w:r>
      <w:r>
        <w:rPr>
          <w:rFonts w:cs="Arial"/>
          <w:b/>
          <w:lang w:eastAsia="x-none"/>
        </w:rPr>
        <w:t>(OBR – 2</w:t>
      </w:r>
      <w:r w:rsidRPr="000F1059">
        <w:rPr>
          <w:rFonts w:cs="Arial"/>
          <w:b/>
          <w:lang w:eastAsia="x-none"/>
        </w:rPr>
        <w:t>.07)</w:t>
      </w:r>
    </w:p>
    <w:p w14:paraId="2A8E905F" w14:textId="77777777" w:rsidR="00F82F07" w:rsidRDefault="00F82F07" w:rsidP="00F82F07">
      <w:pPr>
        <w:widowControl w:val="0"/>
        <w:ind w:left="346"/>
        <w:jc w:val="both"/>
        <w:rPr>
          <w:rFonts w:cs="Arial"/>
        </w:rPr>
      </w:pPr>
      <w:r>
        <w:rPr>
          <w:rFonts w:cs="Arial"/>
        </w:rPr>
        <w:t xml:space="preserve">Obrazca v ponudbi ni potrebno predložiti in </w:t>
      </w:r>
      <w:r w:rsidRPr="00D817D4">
        <w:rPr>
          <w:rFonts w:cs="Arial"/>
        </w:rPr>
        <w:t xml:space="preserve">se </w:t>
      </w:r>
      <w:r w:rsidRPr="00D817D4">
        <w:rPr>
          <w:rFonts w:cs="Arial"/>
          <w:b/>
          <w:u w:val="single"/>
        </w:rPr>
        <w:t>za vsa sodelujočega podjetja (glavni ponudnik, soponudniki, podizvajalci) predloži samo v primeru naročnikovega poziva</w:t>
      </w:r>
      <w:r>
        <w:rPr>
          <w:rFonts w:cs="Arial"/>
        </w:rPr>
        <w:t xml:space="preserve">. </w:t>
      </w:r>
    </w:p>
    <w:p w14:paraId="22286913" w14:textId="71BDEED7" w:rsidR="00066A83" w:rsidRPr="0041324F" w:rsidRDefault="00066A83" w:rsidP="00311917">
      <w:pPr>
        <w:widowControl w:val="0"/>
        <w:jc w:val="both"/>
        <w:rPr>
          <w:rFonts w:cs="Arial"/>
        </w:rPr>
      </w:pPr>
    </w:p>
    <w:p w14:paraId="0073C959" w14:textId="77777777" w:rsidR="00F82F07" w:rsidRPr="00A2770F" w:rsidRDefault="00F82F07" w:rsidP="00F82F07">
      <w:pPr>
        <w:widowControl w:val="0"/>
        <w:numPr>
          <w:ilvl w:val="0"/>
          <w:numId w:val="15"/>
        </w:numPr>
        <w:jc w:val="both"/>
        <w:rPr>
          <w:rFonts w:cs="Arial"/>
          <w:b/>
          <w:lang w:eastAsia="x-none"/>
        </w:rPr>
      </w:pPr>
      <w:r w:rsidRPr="00A2770F">
        <w:rPr>
          <w:rFonts w:cs="Arial"/>
          <w:b/>
          <w:lang w:eastAsia="x-none"/>
        </w:rPr>
        <w:t xml:space="preserve">Izjava </w:t>
      </w:r>
      <w:r w:rsidRPr="00A2770F">
        <w:rPr>
          <w:rFonts w:cs="Arial"/>
          <w:b/>
          <w:bCs/>
          <w:iCs/>
          <w:lang w:eastAsia="x-none"/>
        </w:rPr>
        <w:t>vseh (fizičnih) oseb, ki so članice upravnega, vodstvenega ali nadzornega organa podjetja ali ki imajo pooblastila za njegovo zastopanje ali odločanje ali nadzor v njem</w:t>
      </w:r>
      <w:r w:rsidRPr="00A2770F">
        <w:rPr>
          <w:rFonts w:cs="Arial"/>
          <w:b/>
          <w:lang w:eastAsia="x-none"/>
        </w:rPr>
        <w:t xml:space="preserve"> za pridobitev podatkov </w:t>
      </w:r>
      <w:r>
        <w:rPr>
          <w:rFonts w:cs="Arial"/>
          <w:b/>
          <w:lang w:eastAsia="x-none"/>
        </w:rPr>
        <w:t>(OBR – 2</w:t>
      </w:r>
      <w:r w:rsidRPr="00A2770F">
        <w:rPr>
          <w:rFonts w:cs="Arial"/>
          <w:b/>
          <w:lang w:eastAsia="x-none"/>
        </w:rPr>
        <w:t>.08)</w:t>
      </w:r>
    </w:p>
    <w:p w14:paraId="75000331" w14:textId="77777777" w:rsidR="00F82F07" w:rsidRDefault="00F82F07" w:rsidP="00F82F07">
      <w:pPr>
        <w:widowControl w:val="0"/>
        <w:ind w:left="357"/>
        <w:jc w:val="both"/>
        <w:rPr>
          <w:rFonts w:cs="Arial"/>
        </w:rPr>
      </w:pPr>
      <w:r>
        <w:rPr>
          <w:rFonts w:cs="Arial"/>
        </w:rPr>
        <w:t xml:space="preserve">Obrazca v ponudbi ni potrebno predložiti in se </w:t>
      </w:r>
      <w:r w:rsidRPr="00D817D4">
        <w:rPr>
          <w:rFonts w:cs="Arial"/>
          <w:b/>
          <w:u w:val="single"/>
        </w:rPr>
        <w:t xml:space="preserve">za </w:t>
      </w:r>
      <w:r w:rsidRPr="00066A83">
        <w:rPr>
          <w:rFonts w:cs="Arial"/>
          <w:b/>
          <w:u w:val="single"/>
        </w:rPr>
        <w:t>vse navedene osebe vsakega izmed sodelujočih podjetij</w:t>
      </w:r>
      <w:r>
        <w:rPr>
          <w:rFonts w:cs="Arial"/>
          <w:b/>
          <w:u w:val="single"/>
        </w:rPr>
        <w:t xml:space="preserve"> </w:t>
      </w:r>
      <w:r w:rsidRPr="523FDDDB">
        <w:rPr>
          <w:rFonts w:cs="Arial"/>
          <w:b/>
          <w:bCs/>
          <w:u w:val="single"/>
        </w:rPr>
        <w:t>(glavni ponudnik</w:t>
      </w:r>
      <w:r>
        <w:rPr>
          <w:rFonts w:cs="Arial"/>
          <w:b/>
          <w:bCs/>
          <w:u w:val="single"/>
        </w:rPr>
        <w:t>,</w:t>
      </w:r>
      <w:r w:rsidRPr="523FDDDB">
        <w:rPr>
          <w:rFonts w:cs="Arial"/>
          <w:b/>
          <w:bCs/>
          <w:u w:val="single"/>
        </w:rPr>
        <w:t xml:space="preserve"> soponudniki</w:t>
      </w:r>
      <w:r>
        <w:rPr>
          <w:rFonts w:cs="Arial"/>
          <w:b/>
          <w:bCs/>
          <w:u w:val="single"/>
        </w:rPr>
        <w:t>,</w:t>
      </w:r>
      <w:r w:rsidRPr="523FDDDB">
        <w:rPr>
          <w:rFonts w:cs="Arial"/>
          <w:b/>
          <w:bCs/>
          <w:u w:val="single"/>
        </w:rPr>
        <w:t xml:space="preserve"> podizvajalci)</w:t>
      </w:r>
      <w:r>
        <w:rPr>
          <w:rFonts w:cs="Arial"/>
          <w:b/>
          <w:bCs/>
          <w:u w:val="single"/>
        </w:rPr>
        <w:t xml:space="preserve"> predloži samo v primeru naročnikovega poziva</w:t>
      </w:r>
      <w:r w:rsidRPr="00066A83">
        <w:rPr>
          <w:rFonts w:cs="Arial"/>
        </w:rPr>
        <w:t xml:space="preserve">. </w:t>
      </w:r>
    </w:p>
    <w:p w14:paraId="375A623A" w14:textId="370DD1BD" w:rsidR="00A24587" w:rsidRPr="0041324F" w:rsidRDefault="00A24587" w:rsidP="00996859">
      <w:pPr>
        <w:rPr>
          <w:rFonts w:cs="Arial"/>
        </w:rPr>
      </w:pPr>
    </w:p>
    <w:p w14:paraId="219AA19E" w14:textId="77777777" w:rsidR="00F82F07" w:rsidRPr="0041324F" w:rsidRDefault="00F82F07" w:rsidP="00F82F07">
      <w:pPr>
        <w:widowControl w:val="0"/>
        <w:numPr>
          <w:ilvl w:val="0"/>
          <w:numId w:val="15"/>
        </w:numPr>
        <w:jc w:val="both"/>
        <w:rPr>
          <w:rFonts w:cs="Arial"/>
          <w:b/>
          <w:lang w:eastAsia="x-none"/>
        </w:rPr>
      </w:pPr>
      <w:r w:rsidRPr="0041324F">
        <w:rPr>
          <w:rFonts w:cs="Arial"/>
          <w:b/>
          <w:lang w:eastAsia="x-none"/>
        </w:rPr>
        <w:t xml:space="preserve">Izjava o udeležbi fizičnih in pravnih oseb v lastništvu sodelujočega podjetja </w:t>
      </w:r>
      <w:r>
        <w:rPr>
          <w:rFonts w:cs="Arial"/>
          <w:b/>
          <w:color w:val="000000" w:themeColor="text1"/>
          <w:lang w:eastAsia="x-none"/>
        </w:rPr>
        <w:t>(OBR – 2.09</w:t>
      </w:r>
      <w:r w:rsidRPr="0041324F">
        <w:rPr>
          <w:rFonts w:cs="Arial"/>
          <w:b/>
          <w:color w:val="000000" w:themeColor="text1"/>
          <w:lang w:eastAsia="x-none"/>
        </w:rPr>
        <w:t>)</w:t>
      </w:r>
    </w:p>
    <w:p w14:paraId="4436E571" w14:textId="36522EBE" w:rsidR="00F82F07" w:rsidRPr="009F0035" w:rsidRDefault="00F82F07" w:rsidP="00F82F07">
      <w:pPr>
        <w:widowControl w:val="0"/>
        <w:ind w:left="360"/>
        <w:jc w:val="both"/>
        <w:rPr>
          <w:rFonts w:cs="Arial"/>
          <w:strike/>
          <w:color w:val="FF0000"/>
        </w:rPr>
      </w:pPr>
      <w:r w:rsidRPr="00441CC4">
        <w:rPr>
          <w:rFonts w:cs="Arial"/>
        </w:rPr>
        <w:t xml:space="preserve">Obrazec izpolnijo </w:t>
      </w:r>
      <w:r w:rsidRPr="009D7301">
        <w:rPr>
          <w:rFonts w:cs="Arial"/>
          <w:b/>
          <w:u w:val="single"/>
        </w:rPr>
        <w:t>vsa sodelujoča podjetja</w:t>
      </w:r>
      <w:r>
        <w:rPr>
          <w:rFonts w:cs="Arial"/>
          <w:b/>
          <w:u w:val="single"/>
        </w:rPr>
        <w:t xml:space="preserve"> </w:t>
      </w:r>
      <w:r w:rsidRPr="009D7301">
        <w:rPr>
          <w:rFonts w:cs="Arial"/>
          <w:b/>
          <w:u w:val="single"/>
        </w:rPr>
        <w:t>(glavni ponudnik</w:t>
      </w:r>
      <w:r>
        <w:rPr>
          <w:rFonts w:cs="Arial"/>
          <w:b/>
          <w:u w:val="single"/>
        </w:rPr>
        <w:t>,</w:t>
      </w:r>
      <w:r w:rsidRPr="009D7301">
        <w:rPr>
          <w:rFonts w:cs="Arial"/>
          <w:b/>
          <w:u w:val="single"/>
        </w:rPr>
        <w:t xml:space="preserve"> soponudniki</w:t>
      </w:r>
      <w:r>
        <w:rPr>
          <w:rFonts w:cs="Arial"/>
          <w:b/>
          <w:u w:val="single"/>
        </w:rPr>
        <w:t>,</w:t>
      </w:r>
      <w:r w:rsidRPr="009D7301">
        <w:rPr>
          <w:rFonts w:cs="Arial"/>
          <w:b/>
          <w:u w:val="single"/>
        </w:rPr>
        <w:t xml:space="preserve"> podizvajalci), </w:t>
      </w:r>
      <w:r w:rsidRPr="009D7301">
        <w:rPr>
          <w:rFonts w:cs="Arial"/>
          <w:u w:val="single"/>
        </w:rPr>
        <w:t>ki prevzemajo po predmetnem javnem naročilu dela, ki bodo znašala več kot 10.000,00 EUR brez DDV</w:t>
      </w:r>
      <w:r w:rsidRPr="00441CC4">
        <w:rPr>
          <w:rFonts w:cs="Arial"/>
        </w:rPr>
        <w:t>. Obrazec se po potrebi razširi/prilagodi</w:t>
      </w:r>
      <w:r>
        <w:rPr>
          <w:rFonts w:cs="Arial"/>
        </w:rPr>
        <w:t xml:space="preserve"> oz</w:t>
      </w:r>
      <w:r w:rsidRPr="00441CC4">
        <w:rPr>
          <w:rFonts w:cs="Arial"/>
        </w:rPr>
        <w:t>.</w:t>
      </w:r>
      <w:r>
        <w:rPr>
          <w:rFonts w:cs="Arial"/>
        </w:rPr>
        <w:t xml:space="preserve"> lahko sodelujoče podjetje predloži izjavo na lastnem obrazcu, ki upošteva določila </w:t>
      </w:r>
      <w:r w:rsidRPr="00CD1DD8">
        <w:rPr>
          <w:rFonts w:cs="Arial"/>
        </w:rPr>
        <w:t>Zakona o integriteti in preprečevanju korupcij</w:t>
      </w:r>
      <w:r w:rsidR="00311917">
        <w:rPr>
          <w:rFonts w:cs="Arial"/>
        </w:rPr>
        <w:t>e (Uradni list RS, št. 69/11 – U</w:t>
      </w:r>
      <w:r w:rsidRPr="00CD1DD8">
        <w:rPr>
          <w:rFonts w:cs="Arial"/>
        </w:rPr>
        <w:t>PB, 158/20, 3/22 – ZDeb, 16/23 – ZZPri; v nadaljevanju: ZIntPK)</w:t>
      </w:r>
    </w:p>
    <w:p w14:paraId="453EC2E4" w14:textId="77777777" w:rsidR="00616E38" w:rsidRPr="0041324F" w:rsidRDefault="00616E38" w:rsidP="00996859">
      <w:pPr>
        <w:widowControl w:val="0"/>
        <w:ind w:left="348"/>
        <w:jc w:val="both"/>
        <w:rPr>
          <w:rFonts w:cs="Arial"/>
        </w:rPr>
      </w:pPr>
    </w:p>
    <w:p w14:paraId="3E9724A0" w14:textId="05C6C529" w:rsidR="00F82F07" w:rsidRPr="009A1D13" w:rsidRDefault="00F82F07" w:rsidP="00F82F07">
      <w:pPr>
        <w:widowControl w:val="0"/>
        <w:numPr>
          <w:ilvl w:val="0"/>
          <w:numId w:val="15"/>
        </w:numPr>
        <w:jc w:val="both"/>
        <w:rPr>
          <w:rFonts w:cs="Arial"/>
          <w:b/>
          <w:sz w:val="18"/>
          <w:szCs w:val="18"/>
          <w:lang w:eastAsia="x-none"/>
        </w:rPr>
      </w:pPr>
      <w:r w:rsidRPr="009A1D13">
        <w:rPr>
          <w:rFonts w:cs="Arial"/>
          <w:b/>
          <w:lang w:eastAsia="x-none"/>
        </w:rPr>
        <w:t xml:space="preserve">Spisek referenc sodelujočega podjetja  (OBR – 2.10) in referenčna izjava (OBR – 2.10a) </w:t>
      </w:r>
    </w:p>
    <w:p w14:paraId="717B8FDB" w14:textId="6881C5A1" w:rsidR="00F82F07" w:rsidRPr="009A1D13" w:rsidRDefault="00F82F07" w:rsidP="00F82F07">
      <w:pPr>
        <w:ind w:left="348"/>
        <w:jc w:val="both"/>
        <w:rPr>
          <w:rFonts w:cs="Arial"/>
        </w:rPr>
      </w:pPr>
      <w:r w:rsidRPr="009A1D13">
        <w:rPr>
          <w:rFonts w:cs="Arial"/>
        </w:rPr>
        <w:t xml:space="preserve">Obrazec OBR – 2.10 izpolni </w:t>
      </w:r>
      <w:r w:rsidRPr="009A1D13">
        <w:rPr>
          <w:rFonts w:cs="Arial"/>
          <w:b/>
          <w:u w:val="single"/>
        </w:rPr>
        <w:t>tisto sodelujoče podjetje, ki izpolnjuje ta pogoj</w:t>
      </w:r>
      <w:r w:rsidRPr="009A1D13">
        <w:rPr>
          <w:rFonts w:cs="Arial"/>
        </w:rPr>
        <w:t xml:space="preserve"> (ponudnik in/ali soponudnik in/ali podizvajalec). </w:t>
      </w:r>
    </w:p>
    <w:p w14:paraId="2C4AC1D8" w14:textId="77777777" w:rsidR="00F82F07" w:rsidRPr="009A1D13" w:rsidRDefault="00F82F07" w:rsidP="00F82F07">
      <w:pPr>
        <w:jc w:val="both"/>
        <w:rPr>
          <w:rFonts w:cs="Arial"/>
        </w:rPr>
      </w:pPr>
    </w:p>
    <w:p w14:paraId="4AFB3AA2" w14:textId="6404D20E" w:rsidR="00F82F07" w:rsidRPr="009A1D13" w:rsidRDefault="00F82F07" w:rsidP="00F82F07">
      <w:pPr>
        <w:ind w:left="348"/>
        <w:jc w:val="both"/>
        <w:rPr>
          <w:rFonts w:cs="Arial"/>
        </w:rPr>
      </w:pPr>
      <w:r w:rsidRPr="009A1D13">
        <w:rPr>
          <w:rFonts w:cs="Arial"/>
        </w:rPr>
        <w:t xml:space="preserve">Obrazec OBR – 2.10a predloži </w:t>
      </w:r>
      <w:r w:rsidRPr="009A1D13">
        <w:rPr>
          <w:rFonts w:cs="Arial"/>
          <w:b/>
          <w:u w:val="single"/>
        </w:rPr>
        <w:t>tisto sodelujoče podjetje, ki izpolnjuje ta pogoj</w:t>
      </w:r>
      <w:r w:rsidRPr="009A1D13">
        <w:rPr>
          <w:rFonts w:cs="Arial"/>
        </w:rPr>
        <w:t xml:space="preserve"> (ponudnik in/ali soponudnik in/ali podizvajalec), in sicer za vse tiste reference, ki jih kot svoje navaja v obrazcu OBR – 2.10.</w:t>
      </w:r>
    </w:p>
    <w:p w14:paraId="2305376A" w14:textId="77777777" w:rsidR="00F82F07" w:rsidRPr="009A1D13" w:rsidRDefault="00F82F07" w:rsidP="00F82F07">
      <w:pPr>
        <w:widowControl w:val="0"/>
        <w:ind w:left="348"/>
        <w:jc w:val="both"/>
        <w:rPr>
          <w:rFonts w:cs="Arial"/>
        </w:rPr>
      </w:pPr>
    </w:p>
    <w:p w14:paraId="1A2B99D4" w14:textId="77777777" w:rsidR="00F82F07" w:rsidRPr="009A1D13" w:rsidRDefault="00F82F07" w:rsidP="00F82F07">
      <w:pPr>
        <w:widowControl w:val="0"/>
        <w:ind w:left="348"/>
        <w:jc w:val="both"/>
        <w:rPr>
          <w:rFonts w:cs="Arial"/>
        </w:rPr>
      </w:pPr>
      <w:r w:rsidRPr="009A1D13">
        <w:rPr>
          <w:rFonts w:cs="Arial"/>
        </w:rPr>
        <w:t xml:space="preserve">V primeru dvoma izpolnitve pogoja, si naročnik pridržuje pravico, da v zvezi z navedenimi referencami od ponudnika zahteva predložitev dodatnih dokazil (npr. pogodbe, </w:t>
      </w:r>
      <w:bookmarkStart w:id="2" w:name="_Hlk99487856"/>
      <w:r w:rsidRPr="009A1D13">
        <w:rPr>
          <w:rFonts w:cs="Arial"/>
        </w:rPr>
        <w:t>zapisnik o prevzemu</w:t>
      </w:r>
      <w:bookmarkEnd w:id="2"/>
      <w:r w:rsidRPr="009A1D13">
        <w:rPr>
          <w:rFonts w:cs="Arial"/>
        </w:rPr>
        <w:t xml:space="preserve">, dobavnice, prevzemnice ipd.) oz. le – te preveri pri predstavnikih referenčnih naročnikov. </w:t>
      </w:r>
    </w:p>
    <w:p w14:paraId="2C320F34" w14:textId="77777777" w:rsidR="007434DE" w:rsidRPr="001765F7" w:rsidRDefault="007434DE" w:rsidP="007434DE">
      <w:pPr>
        <w:widowControl w:val="0"/>
        <w:jc w:val="both"/>
        <w:rPr>
          <w:rFonts w:cs="Arial"/>
          <w:b/>
          <w:strike/>
          <w:color w:val="FF0000"/>
          <w:lang w:eastAsia="x-none"/>
        </w:rPr>
      </w:pPr>
    </w:p>
    <w:p w14:paraId="5C650352" w14:textId="77777777" w:rsidR="00A5015A" w:rsidRPr="00A5015A" w:rsidRDefault="00A5015A" w:rsidP="00A5015A">
      <w:pPr>
        <w:pStyle w:val="Odstavekseznama"/>
        <w:numPr>
          <w:ilvl w:val="0"/>
          <w:numId w:val="15"/>
        </w:numPr>
        <w:spacing w:line="240" w:lineRule="auto"/>
        <w:ind w:left="348"/>
        <w:rPr>
          <w:rFonts w:cs="Arial"/>
          <w:i/>
          <w:sz w:val="18"/>
          <w:szCs w:val="18"/>
        </w:rPr>
      </w:pPr>
      <w:r w:rsidRPr="00A5015A">
        <w:rPr>
          <w:rFonts w:ascii="Arial" w:hAnsi="Arial" w:cs="Arial"/>
          <w:b/>
          <w:lang w:eastAsia="x-none"/>
        </w:rPr>
        <w:lastRenderedPageBreak/>
        <w:t>Tehnična opremljenost – človeški viri za izvajanje storitve varovanja ljudi in premoženja</w:t>
      </w:r>
      <w:r w:rsidR="00F82F07" w:rsidRPr="00A5015A">
        <w:rPr>
          <w:rFonts w:ascii="Arial" w:hAnsi="Arial" w:cs="Arial"/>
          <w:b/>
        </w:rPr>
        <w:t xml:space="preserve"> </w:t>
      </w:r>
      <w:r w:rsidR="00F82F07" w:rsidRPr="00A5015A">
        <w:rPr>
          <w:rFonts w:ascii="Arial" w:hAnsi="Arial" w:cs="Arial"/>
          <w:b/>
          <w:lang w:eastAsia="x-none"/>
        </w:rPr>
        <w:t>(OBR – 2.11)</w:t>
      </w:r>
      <w:r w:rsidR="00F82F07" w:rsidRPr="00A5015A">
        <w:rPr>
          <w:rFonts w:ascii="Arial" w:hAnsi="Arial" w:cs="Arial"/>
        </w:rPr>
        <w:t xml:space="preserve"> </w:t>
      </w:r>
      <w:r w:rsidR="00F82F07" w:rsidRPr="00A5015A">
        <w:rPr>
          <w:rFonts w:ascii="Arial" w:eastAsia="Times New Roman" w:hAnsi="Arial" w:cs="Arial"/>
          <w:b/>
          <w:lang w:eastAsia="x-none"/>
        </w:rPr>
        <w:t xml:space="preserve">in </w:t>
      </w:r>
      <w:r w:rsidRPr="00A5015A">
        <w:rPr>
          <w:rFonts w:ascii="Arial" w:eastAsia="Times New Roman" w:hAnsi="Arial" w:cs="Arial"/>
          <w:b/>
          <w:lang w:eastAsia="x-none"/>
        </w:rPr>
        <w:t>izjava naročnika</w:t>
      </w:r>
      <w:r w:rsidR="00F82F07" w:rsidRPr="00A5015A">
        <w:rPr>
          <w:rFonts w:ascii="Arial" w:eastAsia="Times New Roman" w:hAnsi="Arial" w:cs="Arial"/>
          <w:b/>
          <w:lang w:eastAsia="x-none"/>
        </w:rPr>
        <w:t xml:space="preserve"> (OBR – 2.11a)</w:t>
      </w:r>
      <w:r w:rsidR="00F82F07" w:rsidRPr="00A5015A">
        <w:rPr>
          <w:rFonts w:ascii="Arial" w:hAnsi="Arial" w:cs="Arial"/>
        </w:rPr>
        <w:t xml:space="preserve"> </w:t>
      </w:r>
    </w:p>
    <w:p w14:paraId="6A1FBFF9" w14:textId="1117BD2C" w:rsidR="00F82F07" w:rsidRPr="00A5015A" w:rsidRDefault="00F82F07" w:rsidP="00A5015A">
      <w:pPr>
        <w:ind w:left="348"/>
        <w:jc w:val="both"/>
        <w:rPr>
          <w:rFonts w:cs="Arial"/>
        </w:rPr>
      </w:pPr>
      <w:r w:rsidRPr="00A5015A">
        <w:rPr>
          <w:rFonts w:cs="Arial"/>
        </w:rPr>
        <w:t xml:space="preserve">Obrazec OBR – 2.11 izpolni </w:t>
      </w:r>
      <w:r w:rsidRPr="00A5015A">
        <w:rPr>
          <w:rFonts w:cs="Arial"/>
          <w:b/>
          <w:u w:val="single"/>
        </w:rPr>
        <w:t>tisto sodelujoče podjetje, ki izpolnjuje ta pogoj</w:t>
      </w:r>
      <w:r w:rsidRPr="00A5015A">
        <w:rPr>
          <w:rFonts w:cs="Arial"/>
        </w:rPr>
        <w:t xml:space="preserve"> (ponudnik in/ali soponudnik in/ali podizvajalec). </w:t>
      </w:r>
    </w:p>
    <w:p w14:paraId="5F149B02" w14:textId="77777777" w:rsidR="00F82F07" w:rsidRPr="00A5015A" w:rsidRDefault="00F82F07" w:rsidP="00A5015A">
      <w:pPr>
        <w:jc w:val="both"/>
        <w:rPr>
          <w:rFonts w:cs="Arial"/>
        </w:rPr>
      </w:pPr>
    </w:p>
    <w:p w14:paraId="348B769E" w14:textId="729BE3E7" w:rsidR="00F82F07" w:rsidRPr="00A5015A" w:rsidRDefault="00F82F07" w:rsidP="00A5015A">
      <w:pPr>
        <w:ind w:left="348"/>
        <w:jc w:val="both"/>
        <w:rPr>
          <w:rFonts w:cs="Arial"/>
        </w:rPr>
      </w:pPr>
      <w:r w:rsidRPr="00A5015A">
        <w:rPr>
          <w:rFonts w:cs="Arial"/>
        </w:rPr>
        <w:t xml:space="preserve">Obrazec OBR – 2.11a predloži </w:t>
      </w:r>
      <w:r w:rsidRPr="00A5015A">
        <w:rPr>
          <w:rFonts w:cs="Arial"/>
          <w:b/>
          <w:u w:val="single"/>
        </w:rPr>
        <w:t>tisto sodelujoče podjetje, ki izpolnjuje ta pogoj</w:t>
      </w:r>
      <w:r w:rsidRPr="00A5015A">
        <w:rPr>
          <w:rFonts w:cs="Arial"/>
        </w:rPr>
        <w:t xml:space="preserve"> (ponudnik in/ali soponudnik in/ali podizvajalec), in sicer za vse tiste reference, ki jih kot svoje navaja v obrazcu OBR – 2.11.</w:t>
      </w:r>
    </w:p>
    <w:p w14:paraId="65524B89" w14:textId="77777777" w:rsidR="00F82F07" w:rsidRPr="00A5015A" w:rsidRDefault="00F82F07" w:rsidP="00A5015A">
      <w:pPr>
        <w:widowControl w:val="0"/>
        <w:ind w:left="348"/>
        <w:jc w:val="both"/>
        <w:rPr>
          <w:rFonts w:cs="Arial"/>
        </w:rPr>
      </w:pPr>
    </w:p>
    <w:p w14:paraId="2128B331" w14:textId="48092235" w:rsidR="00F82F07" w:rsidRPr="00A5015A" w:rsidRDefault="00F82F07" w:rsidP="00A5015A">
      <w:pPr>
        <w:widowControl w:val="0"/>
        <w:ind w:left="348"/>
        <w:jc w:val="both"/>
        <w:rPr>
          <w:rFonts w:cs="Arial"/>
        </w:rPr>
      </w:pPr>
      <w:r w:rsidRPr="00A5015A">
        <w:rPr>
          <w:rFonts w:cs="Arial"/>
        </w:rPr>
        <w:t xml:space="preserve">V primeru dvoma izpolnitve pogoja, si naročnik pridržuje pravico, da v zvezi z navedenimi </w:t>
      </w:r>
      <w:r w:rsidR="00A5015A" w:rsidRPr="00A5015A">
        <w:rPr>
          <w:rFonts w:cs="Arial"/>
        </w:rPr>
        <w:t xml:space="preserve">izjavami </w:t>
      </w:r>
      <w:r w:rsidRPr="00A5015A">
        <w:rPr>
          <w:rFonts w:cs="Arial"/>
        </w:rPr>
        <w:t>od ponudnika zahtev</w:t>
      </w:r>
      <w:r w:rsidR="00A5015A" w:rsidRPr="00A5015A">
        <w:rPr>
          <w:rFonts w:cs="Arial"/>
        </w:rPr>
        <w:t xml:space="preserve">a predložitev dodatnih dokazil </w:t>
      </w:r>
      <w:r w:rsidRPr="00A5015A">
        <w:rPr>
          <w:rFonts w:cs="Arial"/>
        </w:rPr>
        <w:t xml:space="preserve">oz. le – te preveri pri predstavnikih naročnikov. </w:t>
      </w:r>
    </w:p>
    <w:p w14:paraId="1E529726" w14:textId="393DF482" w:rsidR="000323C8" w:rsidRDefault="000323C8" w:rsidP="00996859">
      <w:pPr>
        <w:pStyle w:val="odstavek1"/>
        <w:numPr>
          <w:ilvl w:val="0"/>
          <w:numId w:val="0"/>
        </w:numPr>
        <w:rPr>
          <w:color w:val="auto"/>
        </w:rPr>
      </w:pPr>
    </w:p>
    <w:p w14:paraId="37BCA494" w14:textId="77777777" w:rsidR="00F82F07" w:rsidRPr="00A35D8E" w:rsidRDefault="00F82F07" w:rsidP="00A5015A">
      <w:pPr>
        <w:widowControl w:val="0"/>
        <w:numPr>
          <w:ilvl w:val="0"/>
          <w:numId w:val="15"/>
        </w:numPr>
        <w:jc w:val="both"/>
        <w:rPr>
          <w:rFonts w:cs="Arial"/>
          <w:i/>
          <w:color w:val="FF0000"/>
          <w:lang w:eastAsia="x-none"/>
        </w:rPr>
      </w:pPr>
      <w:r w:rsidRPr="0041324F">
        <w:rPr>
          <w:rFonts w:cs="Arial"/>
          <w:b/>
          <w:color w:val="000000" w:themeColor="text1"/>
          <w:lang w:eastAsia="x-none"/>
        </w:rPr>
        <w:t xml:space="preserve">Izjava </w:t>
      </w:r>
      <w:r>
        <w:rPr>
          <w:rFonts w:cs="Arial"/>
          <w:b/>
          <w:color w:val="000000" w:themeColor="text1"/>
          <w:lang w:eastAsia="x-none"/>
        </w:rPr>
        <w:t>glavnega ponudnika (OBR – 2</w:t>
      </w:r>
      <w:r w:rsidRPr="0041324F">
        <w:rPr>
          <w:rFonts w:cs="Arial"/>
          <w:b/>
          <w:color w:val="000000" w:themeColor="text1"/>
          <w:lang w:eastAsia="x-none"/>
        </w:rPr>
        <w:t>.</w:t>
      </w:r>
      <w:r w:rsidRPr="000F1059">
        <w:rPr>
          <w:rFonts w:cs="Arial"/>
          <w:b/>
          <w:lang w:eastAsia="x-none"/>
        </w:rPr>
        <w:t>12</w:t>
      </w:r>
      <w:r w:rsidRPr="0041324F">
        <w:rPr>
          <w:rFonts w:cs="Arial"/>
          <w:b/>
          <w:color w:val="000000" w:themeColor="text1"/>
          <w:lang w:eastAsia="x-none"/>
        </w:rPr>
        <w:t>)</w:t>
      </w:r>
      <w:r>
        <w:rPr>
          <w:rFonts w:cs="Arial"/>
          <w:b/>
          <w:color w:val="000000" w:themeColor="text1"/>
          <w:lang w:eastAsia="x-none"/>
        </w:rPr>
        <w:t xml:space="preserve"> </w:t>
      </w:r>
    </w:p>
    <w:p w14:paraId="5B028F8A" w14:textId="77777777" w:rsidR="00F82F07" w:rsidRDefault="00F82F07" w:rsidP="00A5015A">
      <w:pPr>
        <w:widowControl w:val="0"/>
        <w:ind w:left="348"/>
        <w:jc w:val="both"/>
        <w:rPr>
          <w:rFonts w:cs="Arial"/>
        </w:rPr>
      </w:pPr>
      <w:r w:rsidRPr="00992EB3">
        <w:rPr>
          <w:rFonts w:cs="Arial"/>
        </w:rPr>
        <w:t xml:space="preserve">Obrazec </w:t>
      </w:r>
      <w:r>
        <w:rPr>
          <w:rFonts w:cs="Arial"/>
        </w:rPr>
        <w:t xml:space="preserve">izpolni in predloži </w:t>
      </w:r>
      <w:r w:rsidRPr="00F0503B">
        <w:rPr>
          <w:rFonts w:cs="Arial"/>
          <w:b/>
          <w:u w:val="single"/>
        </w:rPr>
        <w:t>glavni ponudnik</w:t>
      </w:r>
      <w:r>
        <w:rPr>
          <w:rFonts w:cs="Arial"/>
        </w:rPr>
        <w:t>.</w:t>
      </w:r>
      <w:r w:rsidRPr="00C27F0B">
        <w:rPr>
          <w:rFonts w:cs="Arial"/>
        </w:rPr>
        <w:t xml:space="preserve"> </w:t>
      </w:r>
      <w:r w:rsidRPr="00992EB3">
        <w:rPr>
          <w:rFonts w:cs="Arial"/>
        </w:rPr>
        <w:t xml:space="preserve">Obrazec se po potrebi prilagodi. </w:t>
      </w:r>
    </w:p>
    <w:p w14:paraId="0C498FCE" w14:textId="77777777" w:rsidR="00F82F07" w:rsidRDefault="00F82F07" w:rsidP="00A5015A">
      <w:pPr>
        <w:widowControl w:val="0"/>
        <w:ind w:left="348"/>
        <w:jc w:val="both"/>
        <w:rPr>
          <w:rFonts w:cs="Arial"/>
        </w:rPr>
      </w:pPr>
    </w:p>
    <w:p w14:paraId="7D1E902C" w14:textId="541F03B2" w:rsidR="00F82F07" w:rsidRPr="009A1D13" w:rsidRDefault="00F82F07" w:rsidP="00A5015A">
      <w:pPr>
        <w:widowControl w:val="0"/>
        <w:ind w:left="346"/>
        <w:jc w:val="both"/>
        <w:rPr>
          <w:rFonts w:cs="Arial"/>
        </w:rPr>
      </w:pPr>
      <w:r w:rsidRPr="009A1D13">
        <w:rPr>
          <w:rFonts w:eastAsia="MS Gothic" w:cs="Arial"/>
        </w:rPr>
        <w:t>P</w:t>
      </w:r>
      <w:r w:rsidRPr="009A1D13">
        <w:rPr>
          <w:rFonts w:cs="Arial"/>
        </w:rPr>
        <w:t>onudnik izpolni obrazec ter predloži ustrezna dokazila (če so le-ta zahtevana) skladno z navodili določenimi v obrazcu »Navodila ponudnikom za pripravo ponudbe (OBR – 2.02)« in</w:t>
      </w:r>
      <w:r w:rsidR="009A1D13" w:rsidRPr="009A1D13">
        <w:rPr>
          <w:rFonts w:cs="Arial"/>
        </w:rPr>
        <w:t xml:space="preserve"> </w:t>
      </w:r>
      <w:r w:rsidRPr="009A1D13">
        <w:rPr>
          <w:rFonts w:cs="Arial"/>
        </w:rPr>
        <w:t>skladno s pogoji, določenimi v obrazcu »Pogoji za ugotavljanje sposobnosti in usposobljenosti ponudnika (OBR – 2.06)«.</w:t>
      </w:r>
    </w:p>
    <w:p w14:paraId="0CCD5EDA" w14:textId="77777777" w:rsidR="00F82F07" w:rsidRDefault="00F82F07" w:rsidP="00F82F07">
      <w:pPr>
        <w:widowControl w:val="0"/>
        <w:ind w:left="348"/>
        <w:jc w:val="both"/>
        <w:rPr>
          <w:rFonts w:cs="Arial"/>
          <w:color w:val="A6A6A6" w:themeColor="background1" w:themeShade="A6"/>
        </w:rPr>
      </w:pPr>
    </w:p>
    <w:p w14:paraId="32D9B5EE" w14:textId="77777777" w:rsidR="00F82F07" w:rsidRPr="00DA568A" w:rsidRDefault="00F82F07" w:rsidP="00F82F07">
      <w:pPr>
        <w:widowControl w:val="0"/>
        <w:numPr>
          <w:ilvl w:val="0"/>
          <w:numId w:val="15"/>
        </w:numPr>
        <w:jc w:val="both"/>
        <w:rPr>
          <w:rFonts w:cs="Arial"/>
          <w:i/>
          <w:color w:val="BFBFBF" w:themeColor="background1" w:themeShade="BF"/>
          <w:sz w:val="18"/>
          <w:szCs w:val="18"/>
          <w:lang w:eastAsia="x-none"/>
        </w:rPr>
      </w:pPr>
      <w:r w:rsidRPr="0041324F">
        <w:rPr>
          <w:rFonts w:cs="Arial"/>
          <w:b/>
          <w:color w:val="000000" w:themeColor="text1"/>
          <w:lang w:eastAsia="x-none"/>
        </w:rPr>
        <w:t xml:space="preserve">Izjava </w:t>
      </w:r>
      <w:r>
        <w:rPr>
          <w:rFonts w:cs="Arial"/>
          <w:b/>
          <w:color w:val="000000" w:themeColor="text1"/>
          <w:lang w:eastAsia="x-none"/>
        </w:rPr>
        <w:t>sodelujočega podjetja (OBR – 2</w:t>
      </w:r>
      <w:r w:rsidRPr="0041324F">
        <w:rPr>
          <w:rFonts w:cs="Arial"/>
          <w:b/>
          <w:color w:val="000000" w:themeColor="text1"/>
          <w:lang w:eastAsia="x-none"/>
        </w:rPr>
        <w:t>.1</w:t>
      </w:r>
      <w:r>
        <w:rPr>
          <w:rFonts w:cs="Arial"/>
          <w:b/>
          <w:color w:val="000000" w:themeColor="text1"/>
          <w:lang w:eastAsia="x-none"/>
        </w:rPr>
        <w:t>2a</w:t>
      </w:r>
      <w:r w:rsidRPr="00E607D8">
        <w:rPr>
          <w:rFonts w:cs="Arial"/>
          <w:b/>
          <w:lang w:eastAsia="x-none"/>
        </w:rPr>
        <w:t>)</w:t>
      </w:r>
      <w:r w:rsidRPr="00725BFA">
        <w:rPr>
          <w:rFonts w:cs="Arial"/>
          <w:i/>
          <w:color w:val="FF0000"/>
          <w:lang w:eastAsia="x-none"/>
        </w:rPr>
        <w:t xml:space="preserve"> </w:t>
      </w:r>
    </w:p>
    <w:p w14:paraId="6525448C" w14:textId="77777777" w:rsidR="00F82F07" w:rsidRPr="00F97B7F" w:rsidRDefault="00F82F07" w:rsidP="00F82F07">
      <w:pPr>
        <w:widowControl w:val="0"/>
        <w:ind w:left="348"/>
        <w:jc w:val="both"/>
        <w:rPr>
          <w:rFonts w:cs="Arial"/>
        </w:rPr>
      </w:pPr>
      <w:r>
        <w:rPr>
          <w:rFonts w:cs="Arial"/>
        </w:rPr>
        <w:t xml:space="preserve">Obrazec predloži </w:t>
      </w:r>
      <w:r w:rsidRPr="001A3409">
        <w:rPr>
          <w:rFonts w:cs="Arial"/>
          <w:b/>
          <w:u w:val="single"/>
        </w:rPr>
        <w:t>sodelujoče podjetje (soponudnik in/ali podizvajalec)</w:t>
      </w:r>
      <w:r>
        <w:rPr>
          <w:rFonts w:cs="Arial"/>
        </w:rPr>
        <w:t xml:space="preserve">. </w:t>
      </w:r>
    </w:p>
    <w:p w14:paraId="447615AF" w14:textId="42F749F0" w:rsidR="00771D8D" w:rsidRPr="003D5583" w:rsidRDefault="00771D8D" w:rsidP="00771D8D">
      <w:pPr>
        <w:widowControl w:val="0"/>
        <w:ind w:left="348"/>
        <w:jc w:val="both"/>
        <w:rPr>
          <w:rFonts w:cs="Arial"/>
        </w:rPr>
      </w:pPr>
    </w:p>
    <w:p w14:paraId="2E0FAF56" w14:textId="77777777" w:rsidR="009A1D13" w:rsidRPr="009A1D13" w:rsidRDefault="00F82F07" w:rsidP="005E60B5">
      <w:pPr>
        <w:widowControl w:val="0"/>
        <w:numPr>
          <w:ilvl w:val="0"/>
          <w:numId w:val="15"/>
        </w:numPr>
        <w:ind w:left="357"/>
        <w:jc w:val="both"/>
        <w:rPr>
          <w:rFonts w:cs="Arial"/>
          <w:color w:val="000000" w:themeColor="text1"/>
        </w:rPr>
      </w:pPr>
      <w:r w:rsidRPr="009A1D13">
        <w:rPr>
          <w:rFonts w:cs="Arial"/>
          <w:b/>
          <w:color w:val="000000" w:themeColor="text1"/>
          <w:lang w:eastAsia="x-none"/>
        </w:rPr>
        <w:t>Finančno zavarovanje za resnost ponudbe (OBR – 2</w:t>
      </w:r>
      <w:r w:rsidRPr="009A1D13">
        <w:rPr>
          <w:rFonts w:cs="Arial"/>
          <w:b/>
          <w:lang w:eastAsia="x-none"/>
        </w:rPr>
        <w:t xml:space="preserve">.14) </w:t>
      </w:r>
    </w:p>
    <w:p w14:paraId="743F6233" w14:textId="53D50438" w:rsidR="00F82F07" w:rsidRPr="009A1D13" w:rsidRDefault="00F82F07" w:rsidP="009A1D13">
      <w:pPr>
        <w:widowControl w:val="0"/>
        <w:ind w:left="357"/>
        <w:jc w:val="both"/>
        <w:rPr>
          <w:rFonts w:cs="Arial"/>
          <w:color w:val="000000" w:themeColor="text1"/>
        </w:rPr>
      </w:pPr>
      <w:r w:rsidRPr="009A1D13">
        <w:rPr>
          <w:rFonts w:cs="Arial"/>
          <w:color w:val="000000" w:themeColor="text1"/>
        </w:rPr>
        <w:t>Ponudnik mora v ponudbeni dokumentaciji, skladno z Navodili ponudnikom za pripravo ponudbe (obrazec OBR – 2.02) in vzorcem finančnega zavarovanja za resnost ponudbe (OBR – 2.14),</w:t>
      </w:r>
      <w:r w:rsidRPr="009A1D13">
        <w:rPr>
          <w:rFonts w:cs="Arial"/>
          <w:b/>
          <w:color w:val="000000" w:themeColor="text1"/>
        </w:rPr>
        <w:t xml:space="preserve"> </w:t>
      </w:r>
      <w:r w:rsidRPr="009A1D13">
        <w:rPr>
          <w:rFonts w:cs="Arial"/>
          <w:b/>
          <w:color w:val="000000" w:themeColor="text1"/>
          <w:u w:val="single"/>
        </w:rPr>
        <w:t>predložiti finančno zavarovanje za resnost ponudbe</w:t>
      </w:r>
      <w:r w:rsidRPr="009A1D13">
        <w:rPr>
          <w:rFonts w:cs="Arial"/>
          <w:color w:val="000000" w:themeColor="text1"/>
        </w:rPr>
        <w:t xml:space="preserve">. Finančno zavarovanje predloži </w:t>
      </w:r>
      <w:r w:rsidRPr="009A1D13">
        <w:rPr>
          <w:rFonts w:cs="Arial"/>
          <w:b/>
          <w:color w:val="000000" w:themeColor="text1"/>
          <w:u w:val="single"/>
        </w:rPr>
        <w:t>glavni ponudnik ali soponudnik</w:t>
      </w:r>
      <w:r w:rsidRPr="009A1D13">
        <w:rPr>
          <w:rFonts w:cs="Arial"/>
          <w:color w:val="000000" w:themeColor="text1"/>
        </w:rPr>
        <w:t>. Morebitna finančna zavarovanja podizvajalcev niso dovoljena.</w:t>
      </w:r>
    </w:p>
    <w:p w14:paraId="0A5C2297" w14:textId="77777777" w:rsidR="00D10A36" w:rsidRPr="009819FE" w:rsidRDefault="00D10A36" w:rsidP="009819FE">
      <w:pPr>
        <w:widowControl w:val="0"/>
        <w:ind w:left="360"/>
        <w:jc w:val="both"/>
        <w:rPr>
          <w:rFonts w:cs="Arial"/>
          <w:color w:val="000000" w:themeColor="text1"/>
        </w:rPr>
      </w:pPr>
    </w:p>
    <w:p w14:paraId="13F93717" w14:textId="77777777" w:rsidR="009A1D13" w:rsidRPr="009A1D13" w:rsidRDefault="00F82F07" w:rsidP="006D0F9E">
      <w:pPr>
        <w:widowControl w:val="0"/>
        <w:numPr>
          <w:ilvl w:val="0"/>
          <w:numId w:val="15"/>
        </w:numPr>
        <w:ind w:left="357"/>
        <w:jc w:val="both"/>
        <w:rPr>
          <w:rFonts w:cs="Arial"/>
          <w:color w:val="000000" w:themeColor="text1"/>
        </w:rPr>
      </w:pPr>
      <w:r w:rsidRPr="009A1D13">
        <w:rPr>
          <w:rFonts w:cs="Arial"/>
          <w:b/>
          <w:color w:val="000000" w:themeColor="text1"/>
        </w:rPr>
        <w:t xml:space="preserve">Finančno zavarovanje za dobro izvedbo del </w:t>
      </w:r>
      <w:r w:rsidRPr="009A1D13">
        <w:rPr>
          <w:rFonts w:cs="Arial"/>
          <w:b/>
          <w:color w:val="000000" w:themeColor="text1"/>
          <w:lang w:eastAsia="x-none"/>
        </w:rPr>
        <w:t>(OBR – 2.</w:t>
      </w:r>
      <w:r w:rsidRPr="009A1D13">
        <w:rPr>
          <w:rFonts w:cs="Arial"/>
          <w:b/>
          <w:lang w:eastAsia="x-none"/>
        </w:rPr>
        <w:t>15</w:t>
      </w:r>
      <w:r w:rsidRPr="009A1D13">
        <w:rPr>
          <w:rFonts w:cs="Arial"/>
          <w:b/>
          <w:color w:val="000000" w:themeColor="text1"/>
          <w:lang w:eastAsia="x-none"/>
        </w:rPr>
        <w:t xml:space="preserve">) </w:t>
      </w:r>
    </w:p>
    <w:p w14:paraId="7497B212" w14:textId="75172527" w:rsidR="00F82F07" w:rsidRPr="009A1D13" w:rsidRDefault="00F82F07" w:rsidP="009A1D13">
      <w:pPr>
        <w:widowControl w:val="0"/>
        <w:ind w:left="357"/>
        <w:jc w:val="both"/>
        <w:rPr>
          <w:rFonts w:cs="Arial"/>
          <w:color w:val="000000" w:themeColor="text1"/>
        </w:rPr>
      </w:pPr>
      <w:r w:rsidRPr="009A1D13">
        <w:rPr>
          <w:rFonts w:cs="Arial"/>
          <w:color w:val="000000" w:themeColor="text1"/>
        </w:rPr>
        <w:t>Ponudnik se z oddajo ponudbe strinja z</w:t>
      </w:r>
      <w:r w:rsidRPr="009A1D13">
        <w:rPr>
          <w:rFonts w:cs="Arial"/>
          <w:b/>
          <w:color w:val="000000" w:themeColor="text1"/>
        </w:rPr>
        <w:t xml:space="preserve"> </w:t>
      </w:r>
      <w:r w:rsidRPr="009A1D13">
        <w:rPr>
          <w:rFonts w:cs="Arial"/>
          <w:b/>
          <w:color w:val="000000" w:themeColor="text1"/>
          <w:u w:val="single"/>
        </w:rPr>
        <w:t>vzorcem finančnega zavarovanja za dobro izvedbo del (OBR – 2.15)</w:t>
      </w:r>
      <w:r w:rsidRPr="009A1D13">
        <w:rPr>
          <w:rFonts w:cs="Arial"/>
          <w:color w:val="000000" w:themeColor="text1"/>
        </w:rPr>
        <w:t xml:space="preserve">. Finančno zavarovanje za dobro izvedbo del bo moral naročniku predložiti izbrani ponudnik, in sicer v skladu z zahtevami v osnutku pogodbe in skladno z vzorcem finančnega zavarovanja za dobro izvedbo del (OBR – 2.15). Finančno zavarovanje za dobro izvedbo del bo moral predložiti </w:t>
      </w:r>
      <w:r w:rsidRPr="009A1D13">
        <w:rPr>
          <w:rFonts w:cs="Arial"/>
          <w:b/>
          <w:color w:val="000000" w:themeColor="text1"/>
          <w:u w:val="single"/>
        </w:rPr>
        <w:t>glavni ponudnik ali eden od soponudnikov</w:t>
      </w:r>
      <w:r w:rsidRPr="009A1D13">
        <w:rPr>
          <w:rFonts w:cs="Arial"/>
          <w:color w:val="000000" w:themeColor="text1"/>
        </w:rPr>
        <w:t xml:space="preserve"> izbranega ponudnika. </w:t>
      </w:r>
    </w:p>
    <w:p w14:paraId="5130A206" w14:textId="79B25FC5" w:rsidR="006C6AB3" w:rsidRPr="00C25B68" w:rsidRDefault="006C6AB3" w:rsidP="009A1D13">
      <w:pPr>
        <w:jc w:val="both"/>
        <w:rPr>
          <w:rFonts w:cs="Arial"/>
          <w:color w:val="000000" w:themeColor="text1"/>
        </w:rPr>
      </w:pPr>
    </w:p>
    <w:p w14:paraId="6B03D79B" w14:textId="77777777" w:rsidR="00F82F07" w:rsidRPr="00E1306B" w:rsidRDefault="00F82F07" w:rsidP="00F82F07">
      <w:pPr>
        <w:numPr>
          <w:ilvl w:val="0"/>
          <w:numId w:val="15"/>
        </w:numPr>
        <w:jc w:val="both"/>
        <w:rPr>
          <w:rFonts w:cs="Arial"/>
          <w:b/>
          <w:color w:val="000000" w:themeColor="text1"/>
        </w:rPr>
      </w:pPr>
      <w:r w:rsidRPr="00E1306B">
        <w:rPr>
          <w:rFonts w:cs="Arial"/>
          <w:b/>
          <w:color w:val="000000" w:themeColor="text1"/>
        </w:rPr>
        <w:t xml:space="preserve">Osnutek pogodbe </w:t>
      </w:r>
      <w:r>
        <w:rPr>
          <w:rFonts w:cs="Arial"/>
          <w:b/>
          <w:color w:val="000000" w:themeColor="text1"/>
          <w:lang w:eastAsia="x-none"/>
        </w:rPr>
        <w:t>(OBR – 2</w:t>
      </w:r>
      <w:r w:rsidRPr="00E1306B">
        <w:rPr>
          <w:rFonts w:cs="Arial"/>
          <w:b/>
          <w:color w:val="000000" w:themeColor="text1"/>
          <w:lang w:eastAsia="x-none"/>
        </w:rPr>
        <w:t>.1</w:t>
      </w:r>
      <w:r w:rsidRPr="00260853">
        <w:rPr>
          <w:rFonts w:cs="Arial"/>
          <w:b/>
          <w:lang w:eastAsia="x-none"/>
        </w:rPr>
        <w:t>7</w:t>
      </w:r>
      <w:r w:rsidRPr="00E1306B">
        <w:rPr>
          <w:rFonts w:cs="Arial"/>
          <w:b/>
          <w:color w:val="000000" w:themeColor="text1"/>
          <w:lang w:eastAsia="x-none"/>
        </w:rPr>
        <w:t>)</w:t>
      </w:r>
    </w:p>
    <w:p w14:paraId="0D73403C" w14:textId="77777777" w:rsidR="00F82F07" w:rsidRDefault="00F82F07" w:rsidP="00F82F07">
      <w:pPr>
        <w:ind w:left="360"/>
        <w:jc w:val="both"/>
        <w:rPr>
          <w:rFonts w:cs="Arial"/>
        </w:rPr>
      </w:pPr>
      <w:r w:rsidRPr="001E03AB">
        <w:rPr>
          <w:rFonts w:cs="Arial"/>
        </w:rPr>
        <w:t xml:space="preserve">Ponudniki morajo temeljito prebrati osnutek pogodbe in priloženo dokumentacijo javnega naročila, iz katerih je razviden predmet in obseg javnega naročila ter njegove zahteve. Vse navedeno v </w:t>
      </w:r>
      <w:r>
        <w:rPr>
          <w:rFonts w:cs="Arial"/>
        </w:rPr>
        <w:t xml:space="preserve">naštetih dokumentih </w:t>
      </w:r>
      <w:r w:rsidRPr="001E03AB">
        <w:rPr>
          <w:rFonts w:cs="Arial"/>
        </w:rPr>
        <w:t>so zahteve naročnika po tem javnem naročilu in jih mora izbrani ponudnik spoštovati in izpolniti.</w:t>
      </w:r>
    </w:p>
    <w:p w14:paraId="1973F911" w14:textId="77777777" w:rsidR="00F82F07" w:rsidRDefault="00F82F07" w:rsidP="00F82F07">
      <w:pPr>
        <w:ind w:left="360"/>
        <w:jc w:val="both"/>
        <w:rPr>
          <w:rFonts w:cs="Arial"/>
        </w:rPr>
      </w:pPr>
    </w:p>
    <w:p w14:paraId="1126CEA8" w14:textId="77777777" w:rsidR="00F82F07" w:rsidRPr="00AF12FE" w:rsidRDefault="00F82F07" w:rsidP="00F82F07">
      <w:pPr>
        <w:ind w:left="360"/>
        <w:jc w:val="both"/>
        <w:rPr>
          <w:rFonts w:cs="Arial"/>
        </w:rPr>
      </w:pPr>
      <w:r w:rsidRPr="00AF12FE">
        <w:rPr>
          <w:rFonts w:cs="Arial"/>
        </w:rPr>
        <w:t xml:space="preserve">Ponudniku osnutka pogodbe ni potrebno prilagati k ponudbi, saj se z oddajo ponudbe strinja z določili osnutka pogodbe (OBR – 2.17). </w:t>
      </w:r>
    </w:p>
    <w:p w14:paraId="34B24494" w14:textId="77777777" w:rsidR="001E03AB" w:rsidRDefault="001E03AB" w:rsidP="00996859">
      <w:pPr>
        <w:ind w:left="360"/>
        <w:jc w:val="both"/>
        <w:rPr>
          <w:rFonts w:cs="Arial"/>
        </w:rPr>
      </w:pPr>
    </w:p>
    <w:p w14:paraId="5D531F61" w14:textId="77777777" w:rsidR="00F82F07" w:rsidRPr="000F1059" w:rsidRDefault="00F82F07" w:rsidP="00F82F07">
      <w:pPr>
        <w:numPr>
          <w:ilvl w:val="0"/>
          <w:numId w:val="15"/>
        </w:numPr>
        <w:jc w:val="both"/>
        <w:rPr>
          <w:rFonts w:cs="Arial"/>
          <w:b/>
        </w:rPr>
      </w:pPr>
      <w:r w:rsidRPr="000F1059">
        <w:rPr>
          <w:rFonts w:cs="Arial"/>
          <w:b/>
        </w:rPr>
        <w:t>Vrsta in popis predmeta ali Tehnična specifikacija</w:t>
      </w:r>
      <w:r>
        <w:rPr>
          <w:rFonts w:cs="Arial"/>
          <w:b/>
        </w:rPr>
        <w:t xml:space="preserve"> </w:t>
      </w:r>
      <w:r>
        <w:rPr>
          <w:rFonts w:cs="Arial"/>
          <w:b/>
          <w:lang w:eastAsia="x-none"/>
        </w:rPr>
        <w:t>(OBR – 2</w:t>
      </w:r>
      <w:r w:rsidRPr="000F1059">
        <w:rPr>
          <w:rFonts w:cs="Arial"/>
          <w:b/>
          <w:lang w:eastAsia="x-none"/>
        </w:rPr>
        <w:t>.18)</w:t>
      </w:r>
    </w:p>
    <w:p w14:paraId="58E7BFB4" w14:textId="77777777" w:rsidR="00F82F07" w:rsidRDefault="00F82F07" w:rsidP="00F82F07">
      <w:pPr>
        <w:widowControl w:val="0"/>
        <w:ind w:left="360"/>
        <w:jc w:val="both"/>
        <w:rPr>
          <w:rFonts w:cs="Arial"/>
        </w:rPr>
      </w:pPr>
      <w:r w:rsidRPr="000F1059">
        <w:rPr>
          <w:rFonts w:cs="Arial"/>
        </w:rPr>
        <w:t xml:space="preserve">Obrazec Vrsta in opis predmeta ali Tehnična specifikacija je sestavni del pogodbe, v </w:t>
      </w:r>
      <w:r w:rsidRPr="009D7301">
        <w:rPr>
          <w:rFonts w:cs="Arial"/>
        </w:rPr>
        <w:t xml:space="preserve">katerem je opredeljen </w:t>
      </w:r>
      <w:r>
        <w:rPr>
          <w:rFonts w:cs="Arial"/>
        </w:rPr>
        <w:t>obseg predmeta javnega naročila</w:t>
      </w:r>
      <w:r w:rsidRPr="009D7301">
        <w:rPr>
          <w:rFonts w:cs="Arial"/>
        </w:rPr>
        <w:t>.</w:t>
      </w:r>
    </w:p>
    <w:p w14:paraId="4DB232B5" w14:textId="77777777" w:rsidR="00F82F07" w:rsidRDefault="00F82F07" w:rsidP="00F82F07">
      <w:pPr>
        <w:widowControl w:val="0"/>
        <w:ind w:left="360"/>
        <w:jc w:val="both"/>
        <w:rPr>
          <w:rFonts w:cs="Arial"/>
        </w:rPr>
      </w:pPr>
    </w:p>
    <w:p w14:paraId="046F643C" w14:textId="67DF556C" w:rsidR="00D35CA7" w:rsidRPr="00A5015A" w:rsidRDefault="00F82F07" w:rsidP="00A5015A">
      <w:pPr>
        <w:widowControl w:val="0"/>
        <w:ind w:left="348"/>
        <w:jc w:val="both"/>
        <w:rPr>
          <w:rFonts w:cs="Arial"/>
          <w:i/>
        </w:rPr>
      </w:pPr>
      <w:r w:rsidRPr="009A1D13">
        <w:rPr>
          <w:rFonts w:cs="Arial"/>
        </w:rPr>
        <w:t xml:space="preserve">Ponudniku obrazca OBR – 2.18 ni potrebno prilagati k ponudbi, saj se z oddajo ponudbe strinja z določili in navedbami v obrazcu OBR – 2.18. </w:t>
      </w:r>
    </w:p>
    <w:p w14:paraId="661ACC69" w14:textId="77777777" w:rsidR="00F82F07" w:rsidRPr="000F1059" w:rsidRDefault="00F82F07" w:rsidP="00F82F07">
      <w:pPr>
        <w:numPr>
          <w:ilvl w:val="0"/>
          <w:numId w:val="15"/>
        </w:numPr>
        <w:jc w:val="both"/>
        <w:rPr>
          <w:rFonts w:cs="Arial"/>
          <w:b/>
        </w:rPr>
      </w:pPr>
      <w:r>
        <w:rPr>
          <w:rFonts w:cs="Arial"/>
          <w:b/>
        </w:rPr>
        <w:t>Predračun (OBR – 2</w:t>
      </w:r>
      <w:r w:rsidRPr="000F1059">
        <w:rPr>
          <w:rFonts w:cs="Arial"/>
          <w:b/>
        </w:rPr>
        <w:t xml:space="preserve">.19) </w:t>
      </w:r>
    </w:p>
    <w:p w14:paraId="2D20C0E5" w14:textId="77777777" w:rsidR="00F82F07" w:rsidRDefault="00F82F07" w:rsidP="00F82F07">
      <w:pPr>
        <w:widowControl w:val="0"/>
        <w:ind w:left="360"/>
        <w:jc w:val="both"/>
        <w:rPr>
          <w:rFonts w:cs="Arial"/>
          <w:color w:val="000000" w:themeColor="text1"/>
        </w:rPr>
      </w:pPr>
      <w:r>
        <w:rPr>
          <w:rFonts w:cs="Arial"/>
          <w:color w:val="000000" w:themeColor="text1"/>
        </w:rPr>
        <w:t>Izpolnjen</w:t>
      </w:r>
      <w:r w:rsidRPr="001E03AB">
        <w:rPr>
          <w:rFonts w:cs="Arial"/>
          <w:color w:val="000000" w:themeColor="text1"/>
        </w:rPr>
        <w:t xml:space="preserve"> predračun ponudnik odda v skladu z Navodili ponudnikom za pripravo ponudbe (OBR – 2.02).</w:t>
      </w:r>
    </w:p>
    <w:p w14:paraId="5C94E87B" w14:textId="77777777" w:rsidR="00F82F07" w:rsidRDefault="00F82F07" w:rsidP="00F82F07">
      <w:pPr>
        <w:widowControl w:val="0"/>
        <w:ind w:left="360"/>
        <w:jc w:val="both"/>
        <w:rPr>
          <w:rFonts w:cs="Arial"/>
          <w:color w:val="000000" w:themeColor="text1"/>
        </w:rPr>
      </w:pPr>
    </w:p>
    <w:p w14:paraId="57A7A7F9" w14:textId="6E1E59E9" w:rsidR="00F82F07" w:rsidRPr="009A1D13" w:rsidRDefault="00F82F07" w:rsidP="00F82F07">
      <w:pPr>
        <w:numPr>
          <w:ilvl w:val="0"/>
          <w:numId w:val="15"/>
        </w:numPr>
        <w:jc w:val="both"/>
        <w:rPr>
          <w:rFonts w:cs="Arial"/>
          <w:b/>
        </w:rPr>
      </w:pPr>
      <w:r w:rsidRPr="009A1D13">
        <w:rPr>
          <w:rFonts w:cs="Arial"/>
          <w:b/>
        </w:rPr>
        <w:t xml:space="preserve">Skupna ponudbena vrednost (OBR – 2.20) </w:t>
      </w:r>
    </w:p>
    <w:p w14:paraId="4C6438E4" w14:textId="42474AB0" w:rsidR="00771D8D" w:rsidRPr="00E91FD2" w:rsidRDefault="00F82F07" w:rsidP="00E91FD2">
      <w:pPr>
        <w:widowControl w:val="0"/>
        <w:ind w:left="360"/>
        <w:jc w:val="both"/>
        <w:rPr>
          <w:rFonts w:cs="Arial"/>
        </w:rPr>
      </w:pPr>
      <w:r w:rsidRPr="009A1D13">
        <w:rPr>
          <w:rFonts w:cs="Arial"/>
        </w:rPr>
        <w:t>Izpolnjen obrazec ponudnik odda v skladu z Navodili ponudnikom za pripravo ponudbe (OBR – 2.02).</w:t>
      </w:r>
    </w:p>
    <w:p w14:paraId="190C9817" w14:textId="77777777" w:rsidR="00E91FD2" w:rsidRPr="00506E20" w:rsidRDefault="00E91FD2" w:rsidP="00E91FD2">
      <w:pPr>
        <w:widowControl w:val="0"/>
        <w:ind w:left="360"/>
        <w:jc w:val="both"/>
        <w:rPr>
          <w:rFonts w:cs="Arial"/>
        </w:rPr>
      </w:pPr>
    </w:p>
    <w:p w14:paraId="133360FB" w14:textId="77777777" w:rsidR="00E91FD2" w:rsidRPr="0088056A" w:rsidRDefault="00E91FD2" w:rsidP="00E91FD2">
      <w:pPr>
        <w:widowControl w:val="0"/>
        <w:numPr>
          <w:ilvl w:val="0"/>
          <w:numId w:val="15"/>
        </w:numPr>
        <w:jc w:val="both"/>
        <w:rPr>
          <w:rFonts w:cs="Arial"/>
        </w:rPr>
      </w:pPr>
      <w:r>
        <w:rPr>
          <w:rFonts w:cs="Arial"/>
          <w:b/>
        </w:rPr>
        <w:t>Obrazec za ogled lokacije</w:t>
      </w:r>
      <w:r w:rsidRPr="0088056A">
        <w:rPr>
          <w:rFonts w:cs="Arial"/>
          <w:b/>
        </w:rPr>
        <w:t xml:space="preserve"> (</w:t>
      </w:r>
      <w:r>
        <w:rPr>
          <w:rFonts w:cs="Arial"/>
          <w:b/>
        </w:rPr>
        <w:t>OBR – 2.21</w:t>
      </w:r>
      <w:r w:rsidRPr="0088056A">
        <w:rPr>
          <w:rFonts w:cs="Arial"/>
          <w:b/>
        </w:rPr>
        <w:t xml:space="preserve">) </w:t>
      </w:r>
    </w:p>
    <w:p w14:paraId="351C409F" w14:textId="77777777" w:rsidR="00E91FD2" w:rsidRPr="00B15BFE" w:rsidRDefault="00E91FD2" w:rsidP="00E91FD2">
      <w:pPr>
        <w:widowControl w:val="0"/>
        <w:ind w:left="348"/>
        <w:jc w:val="both"/>
        <w:rPr>
          <w:rFonts w:cs="Arial"/>
        </w:rPr>
      </w:pPr>
      <w:r>
        <w:rPr>
          <w:rFonts w:cs="Arial"/>
        </w:rPr>
        <w:t>Potrjen o</w:t>
      </w:r>
      <w:r w:rsidRPr="00B15BFE">
        <w:rPr>
          <w:rFonts w:cs="Arial"/>
        </w:rPr>
        <w:t xml:space="preserve">brazec predloži </w:t>
      </w:r>
      <w:r w:rsidRPr="00B15BFE">
        <w:rPr>
          <w:rFonts w:cs="Arial"/>
          <w:b/>
          <w:u w:val="single"/>
        </w:rPr>
        <w:t>glavni ponudnik</w:t>
      </w:r>
      <w:r w:rsidRPr="00B15BFE">
        <w:rPr>
          <w:rFonts w:cs="Arial"/>
        </w:rPr>
        <w:t xml:space="preserve">. </w:t>
      </w:r>
    </w:p>
    <w:p w14:paraId="17E7D986" w14:textId="77777777" w:rsidR="00E91FD2" w:rsidRDefault="00E91FD2" w:rsidP="00E91FD2">
      <w:pPr>
        <w:widowControl w:val="0"/>
        <w:jc w:val="both"/>
        <w:rPr>
          <w:rFonts w:cs="Arial"/>
        </w:rPr>
      </w:pPr>
    </w:p>
    <w:p w14:paraId="564C758A" w14:textId="1A92F2C9" w:rsidR="00E91FD2" w:rsidRPr="00E91FD2" w:rsidRDefault="00E91FD2" w:rsidP="00E91FD2">
      <w:pPr>
        <w:widowControl w:val="0"/>
        <w:ind w:left="348"/>
        <w:jc w:val="both"/>
        <w:rPr>
          <w:rFonts w:cs="Arial"/>
        </w:rPr>
      </w:pPr>
      <w:r>
        <w:rPr>
          <w:rFonts w:cs="Arial"/>
        </w:rPr>
        <w:t xml:space="preserve">Ponudnik mora opraviti </w:t>
      </w:r>
      <w:r w:rsidRPr="00290973">
        <w:rPr>
          <w:rFonts w:cs="Arial"/>
          <w:b/>
          <w:u w:val="single"/>
        </w:rPr>
        <w:t>obvezen</w:t>
      </w:r>
      <w:r>
        <w:rPr>
          <w:rFonts w:cs="Arial"/>
        </w:rPr>
        <w:t xml:space="preserve"> ogled lokacije. </w:t>
      </w:r>
    </w:p>
    <w:p w14:paraId="0605A39A" w14:textId="77777777" w:rsidR="00E91FD2" w:rsidRDefault="00E91FD2" w:rsidP="00771D8D">
      <w:pPr>
        <w:widowControl w:val="0"/>
        <w:jc w:val="both"/>
        <w:rPr>
          <w:rFonts w:cs="Arial"/>
          <w:i/>
          <w:iCs/>
        </w:rPr>
      </w:pPr>
    </w:p>
    <w:p w14:paraId="18BC9C49" w14:textId="03BA888E" w:rsidR="00E91FD2" w:rsidRDefault="00E91FD2" w:rsidP="00E91FD2">
      <w:pPr>
        <w:numPr>
          <w:ilvl w:val="0"/>
          <w:numId w:val="15"/>
        </w:numPr>
        <w:jc w:val="both"/>
        <w:rPr>
          <w:rFonts w:cs="Arial"/>
          <w:b/>
        </w:rPr>
      </w:pPr>
      <w:r>
        <w:rPr>
          <w:rFonts w:cs="Arial"/>
          <w:b/>
        </w:rPr>
        <w:t>Izjava zavarovalnice (</w:t>
      </w:r>
      <w:r w:rsidRPr="009A1D13">
        <w:rPr>
          <w:rFonts w:cs="Arial"/>
          <w:b/>
        </w:rPr>
        <w:t>OBR – 2.2</w:t>
      </w:r>
      <w:r>
        <w:rPr>
          <w:rFonts w:cs="Arial"/>
          <w:b/>
        </w:rPr>
        <w:t>2</w:t>
      </w:r>
      <w:r w:rsidRPr="009A1D13">
        <w:rPr>
          <w:rFonts w:cs="Arial"/>
          <w:b/>
        </w:rPr>
        <w:t xml:space="preserve">) </w:t>
      </w:r>
    </w:p>
    <w:p w14:paraId="2615537A" w14:textId="125C31D6" w:rsidR="00E91FD2" w:rsidRPr="00E91FD2" w:rsidRDefault="00E91FD2" w:rsidP="00E91FD2">
      <w:pPr>
        <w:ind w:left="360"/>
        <w:jc w:val="both"/>
        <w:rPr>
          <w:rFonts w:cs="Arial"/>
        </w:rPr>
      </w:pPr>
      <w:r w:rsidRPr="00E91FD2">
        <w:rPr>
          <w:rFonts w:cs="Arial"/>
        </w:rPr>
        <w:t xml:space="preserve">Potrjen obrazec predloži </w:t>
      </w:r>
      <w:r w:rsidRPr="00E91FD2">
        <w:rPr>
          <w:rFonts w:cs="Arial"/>
          <w:b/>
          <w:u w:val="single"/>
        </w:rPr>
        <w:t>glavni ponudnik ali soponudnik</w:t>
      </w:r>
      <w:r w:rsidRPr="00E91FD2">
        <w:rPr>
          <w:rFonts w:cs="Arial"/>
        </w:rPr>
        <w:t xml:space="preserve">. </w:t>
      </w:r>
    </w:p>
    <w:p w14:paraId="2E63C60C" w14:textId="35CFF879" w:rsidR="00E91FD2" w:rsidRDefault="00E91FD2" w:rsidP="00E91FD2">
      <w:pPr>
        <w:ind w:left="360"/>
        <w:jc w:val="both"/>
        <w:rPr>
          <w:rFonts w:cs="Arial"/>
          <w:b/>
        </w:rPr>
      </w:pPr>
    </w:p>
    <w:p w14:paraId="067C0869" w14:textId="392DBE66" w:rsidR="00E91FD2" w:rsidRDefault="00E91FD2" w:rsidP="00E91FD2">
      <w:pPr>
        <w:ind w:left="360"/>
        <w:jc w:val="both"/>
        <w:rPr>
          <w:rFonts w:cs="Arial"/>
          <w:b/>
        </w:rPr>
      </w:pPr>
    </w:p>
    <w:p w14:paraId="4CA1BF00" w14:textId="77777777" w:rsidR="00E91FD2" w:rsidRPr="009A1D13" w:rsidRDefault="00E91FD2" w:rsidP="00E91FD2">
      <w:pPr>
        <w:ind w:left="360"/>
        <w:jc w:val="both"/>
        <w:rPr>
          <w:rFonts w:cs="Arial"/>
          <w:b/>
        </w:rPr>
      </w:pPr>
    </w:p>
    <w:p w14:paraId="0F52399E" w14:textId="77777777" w:rsidR="00771D8D" w:rsidRDefault="00771D8D" w:rsidP="00771D8D">
      <w:pPr>
        <w:widowControl w:val="0"/>
        <w:jc w:val="both"/>
        <w:rPr>
          <w:rFonts w:cs="Arial"/>
          <w:i/>
          <w:iCs/>
        </w:rPr>
      </w:pPr>
    </w:p>
    <w:p w14:paraId="1F744D9F" w14:textId="77777777" w:rsidR="00771D8D" w:rsidRDefault="00771D8D" w:rsidP="00771D8D">
      <w:pPr>
        <w:widowControl w:val="0"/>
        <w:jc w:val="both"/>
        <w:rPr>
          <w:rFonts w:cs="Arial"/>
          <w:i/>
          <w:iCs/>
        </w:rPr>
      </w:pPr>
    </w:p>
    <w:sectPr w:rsidR="00771D8D" w:rsidSect="00D35CA7">
      <w:headerReference w:type="default" r:id="rId11"/>
      <w:footerReference w:type="default" r:id="rId12"/>
      <w:headerReference w:type="first" r:id="rId13"/>
      <w:footerReference w:type="first" r:id="rId14"/>
      <w:pgSz w:w="11906" w:h="16838"/>
      <w:pgMar w:top="1560"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E0F43" w16cex:dateUtc="2022-03-29T21:05:00Z"/>
  <w16cex:commentExtensible w16cex:durableId="2627953A" w16cex:dateUtc="2022-04-01T10:49:00Z"/>
  <w16cex:commentExtensible w16cex:durableId="2627954D" w16cex:dateUtc="2022-05-12T12:16:00Z"/>
  <w16cex:commentExtensible w16cex:durableId="25EE10BA" w16cex:dateUtc="2022-03-29T21:11:00Z"/>
  <w16cex:commentExtensible w16cex:durableId="2627953C" w16cex:dateUtc="2022-04-01T10:51:00Z"/>
  <w16cex:commentExtensible w16cex:durableId="2627953D" w16cex:dateUtc="2022-04-01T10:51:00Z"/>
  <w16cex:commentExtensible w16cex:durableId="26279598" w16cex:dateUtc="2022-05-12T12: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E551B" w14:textId="77777777" w:rsidR="00061C83" w:rsidRDefault="00061C83">
      <w:r>
        <w:separator/>
      </w:r>
    </w:p>
  </w:endnote>
  <w:endnote w:type="continuationSeparator" w:id="0">
    <w:p w14:paraId="60F9542A" w14:textId="77777777" w:rsidR="00061C83" w:rsidRDefault="00061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F68B7" w14:textId="57C766F5" w:rsidR="000B023A" w:rsidRPr="004C7937" w:rsidRDefault="000B023A"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4C7937">
      <w:rPr>
        <w:rStyle w:val="tevilkastrani"/>
      </w:rPr>
      <w:fldChar w:fldCharType="begin"/>
    </w:r>
    <w:r w:rsidRPr="004C7937">
      <w:rPr>
        <w:rStyle w:val="tevilkastrani"/>
      </w:rPr>
      <w:instrText xml:space="preserve"> PAGE </w:instrText>
    </w:r>
    <w:r w:rsidRPr="004C7937">
      <w:rPr>
        <w:rStyle w:val="tevilkastrani"/>
      </w:rPr>
      <w:fldChar w:fldCharType="separate"/>
    </w:r>
    <w:r w:rsidR="00644650">
      <w:rPr>
        <w:rStyle w:val="tevilkastrani"/>
        <w:noProof/>
      </w:rPr>
      <w:t>2</w:t>
    </w:r>
    <w:r w:rsidRPr="004C7937">
      <w:rPr>
        <w:rStyle w:val="tevilkastrani"/>
      </w:rPr>
      <w:fldChar w:fldCharType="end"/>
    </w:r>
    <w:r w:rsidRPr="004C7937">
      <w:rPr>
        <w:rStyle w:val="tevilkastrani"/>
      </w:rPr>
      <w:t xml:space="preserve"> / </w:t>
    </w:r>
    <w:r w:rsidRPr="004C7937">
      <w:rPr>
        <w:rStyle w:val="tevilkastrani"/>
      </w:rPr>
      <w:fldChar w:fldCharType="begin"/>
    </w:r>
    <w:r w:rsidRPr="004C7937">
      <w:rPr>
        <w:rStyle w:val="tevilkastrani"/>
      </w:rPr>
      <w:instrText xml:space="preserve"> NUMPAGES </w:instrText>
    </w:r>
    <w:r w:rsidRPr="004C7937">
      <w:rPr>
        <w:rStyle w:val="tevilkastrani"/>
      </w:rPr>
      <w:fldChar w:fldCharType="separate"/>
    </w:r>
    <w:r w:rsidR="00644650">
      <w:rPr>
        <w:rStyle w:val="tevilkastrani"/>
        <w:noProof/>
      </w:rPr>
      <w:t>4</w:t>
    </w:r>
    <w:r w:rsidRPr="004C7937">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0B023A" w:rsidRPr="00A1445A" w14:paraId="5B02E2DD" w14:textId="77777777" w:rsidTr="00A1445A">
      <w:tc>
        <w:tcPr>
          <w:tcW w:w="4605" w:type="dxa"/>
          <w:shd w:val="clear" w:color="auto" w:fill="auto"/>
        </w:tcPr>
        <w:p w14:paraId="2D155420" w14:textId="0BC2E212" w:rsidR="000B023A" w:rsidRPr="005A785E" w:rsidRDefault="000B023A" w:rsidP="002618E0">
          <w:pPr>
            <w:rPr>
              <w:noProof/>
            </w:rPr>
          </w:pPr>
        </w:p>
      </w:tc>
      <w:tc>
        <w:tcPr>
          <w:tcW w:w="4605" w:type="dxa"/>
          <w:shd w:val="clear" w:color="auto" w:fill="auto"/>
        </w:tcPr>
        <w:p w14:paraId="2649099F" w14:textId="1B9B1FB3" w:rsidR="000B023A" w:rsidRPr="00A1445A" w:rsidRDefault="000B023A"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644650">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644650">
            <w:rPr>
              <w:rStyle w:val="tevilkastrani"/>
              <w:rFonts w:cs="Arial"/>
              <w:noProof/>
            </w:rPr>
            <w:t>4</w:t>
          </w:r>
          <w:r w:rsidRPr="00A1445A">
            <w:rPr>
              <w:rStyle w:val="tevilkastrani"/>
              <w:rFonts w:cs="Arial"/>
            </w:rPr>
            <w:fldChar w:fldCharType="end"/>
          </w:r>
        </w:p>
      </w:tc>
    </w:tr>
  </w:tbl>
  <w:p w14:paraId="18C62AC7" w14:textId="77777777" w:rsidR="000B023A" w:rsidRPr="00FC6CF0" w:rsidRDefault="000B023A">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40456" w14:textId="77777777" w:rsidR="00061C83" w:rsidRDefault="00061C83">
      <w:r>
        <w:separator/>
      </w:r>
    </w:p>
  </w:footnote>
  <w:footnote w:type="continuationSeparator" w:id="0">
    <w:p w14:paraId="2701F2CE" w14:textId="77777777" w:rsidR="00061C83" w:rsidRDefault="00061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523FDDDB" w14:paraId="073DC94B" w14:textId="77777777" w:rsidTr="00DA568A">
      <w:tc>
        <w:tcPr>
          <w:tcW w:w="3020" w:type="dxa"/>
        </w:tcPr>
        <w:p w14:paraId="3B10C25E" w14:textId="1ED24546" w:rsidR="523FDDDB" w:rsidRDefault="523FDDDB" w:rsidP="00DA568A">
          <w:pPr>
            <w:ind w:left="-115"/>
          </w:pPr>
        </w:p>
      </w:tc>
      <w:tc>
        <w:tcPr>
          <w:tcW w:w="3020" w:type="dxa"/>
        </w:tcPr>
        <w:p w14:paraId="54139058" w14:textId="0F43207C" w:rsidR="523FDDDB" w:rsidRDefault="523FDDDB" w:rsidP="00DA568A">
          <w:pPr>
            <w:jc w:val="center"/>
          </w:pPr>
        </w:p>
      </w:tc>
      <w:tc>
        <w:tcPr>
          <w:tcW w:w="3020" w:type="dxa"/>
        </w:tcPr>
        <w:p w14:paraId="60052293" w14:textId="62970D49" w:rsidR="523FDDDB" w:rsidRDefault="523FDDDB" w:rsidP="00DA568A">
          <w:pPr>
            <w:ind w:right="-115"/>
            <w:jc w:val="right"/>
          </w:pPr>
        </w:p>
      </w:tc>
    </w:tr>
  </w:tbl>
  <w:p w14:paraId="269C31A9" w14:textId="06502C62" w:rsidR="523FDDDB" w:rsidRDefault="523FDDD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0B023A" w:rsidRPr="00A1445A" w14:paraId="08E1703A" w14:textId="77777777" w:rsidTr="00A04B00">
      <w:tc>
        <w:tcPr>
          <w:tcW w:w="4039" w:type="dxa"/>
          <w:tcBorders>
            <w:bottom w:val="single" w:sz="4" w:space="0" w:color="auto"/>
          </w:tcBorders>
          <w:shd w:val="clear" w:color="auto" w:fill="auto"/>
        </w:tcPr>
        <w:p w14:paraId="46F26687" w14:textId="77777777" w:rsidR="000B023A" w:rsidRPr="00A04B00" w:rsidRDefault="000B023A" w:rsidP="00A04B00">
          <w:pPr>
            <w:ind w:right="6"/>
            <w:rPr>
              <w:rFonts w:cs="Arial"/>
              <w:b/>
              <w:color w:val="000000"/>
            </w:rPr>
          </w:pPr>
          <w:r w:rsidRPr="00A04B00">
            <w:rPr>
              <w:rFonts w:cs="Arial"/>
              <w:b/>
              <w:color w:val="000000"/>
            </w:rPr>
            <w:t>Zavod Republike Slovenije</w:t>
          </w:r>
        </w:p>
        <w:p w14:paraId="5C541DB6" w14:textId="77777777" w:rsidR="000B023A" w:rsidRPr="00A04B00" w:rsidRDefault="000B023A" w:rsidP="00A04B00">
          <w:pPr>
            <w:ind w:right="6"/>
            <w:rPr>
              <w:rFonts w:cs="Arial"/>
              <w:b/>
              <w:color w:val="000000"/>
            </w:rPr>
          </w:pPr>
          <w:r w:rsidRPr="00A04B00">
            <w:rPr>
              <w:rFonts w:cs="Arial"/>
              <w:b/>
              <w:color w:val="000000"/>
            </w:rPr>
            <w:t>za blagovne rezerve</w:t>
          </w:r>
        </w:p>
        <w:p w14:paraId="2204B2B3" w14:textId="77777777" w:rsidR="000B023A" w:rsidRPr="00A04B00" w:rsidRDefault="000B023A" w:rsidP="00A04B00">
          <w:pPr>
            <w:ind w:right="6"/>
            <w:rPr>
              <w:rFonts w:cs="Arial"/>
              <w:color w:val="000000"/>
              <w:spacing w:val="-2"/>
            </w:rPr>
          </w:pPr>
        </w:p>
        <w:p w14:paraId="29483FDD" w14:textId="77777777" w:rsidR="000B023A" w:rsidRPr="00C0552D" w:rsidRDefault="000B023A" w:rsidP="00A1445A">
          <w:pPr>
            <w:ind w:right="6"/>
            <w:jc w:val="both"/>
            <w:rPr>
              <w:rFonts w:cs="Arial"/>
              <w:color w:val="000000"/>
              <w:spacing w:val="-2"/>
            </w:rPr>
          </w:pPr>
          <w:r w:rsidRPr="00C0552D">
            <w:rPr>
              <w:rFonts w:cs="Arial"/>
              <w:color w:val="000000"/>
              <w:spacing w:val="-2"/>
            </w:rPr>
            <w:t>Dunajska cesta 106, SI-1000 Ljubljana</w:t>
          </w:r>
        </w:p>
        <w:p w14:paraId="53C6DC06" w14:textId="77777777" w:rsidR="000B023A" w:rsidRPr="00C0552D" w:rsidRDefault="000B023A"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0EF3AAC0" w14:textId="77777777" w:rsidR="000B023A" w:rsidRPr="00A1445A" w:rsidRDefault="000B023A" w:rsidP="00A1445A">
          <w:pPr>
            <w:jc w:val="center"/>
            <w:rPr>
              <w:rFonts w:cs="Arial"/>
              <w:color w:val="000000"/>
            </w:rPr>
          </w:pPr>
          <w:r w:rsidRPr="00A1445A">
            <w:rPr>
              <w:rFonts w:cs="Arial"/>
              <w:noProof/>
              <w:color w:val="000000"/>
            </w:rPr>
            <w:drawing>
              <wp:inline distT="0" distB="0" distL="0" distR="0" wp14:anchorId="3DA7A8F0" wp14:editId="6408C33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73445A9" w14:textId="6DB95F37" w:rsidR="000B023A" w:rsidRPr="00A1445A" w:rsidRDefault="000B023A"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4B612C40" w14:textId="71E66DEA" w:rsidR="000B023A" w:rsidRPr="00A1445A" w:rsidRDefault="000B023A"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00B4444E" w:rsidRPr="00465527">
              <w:rPr>
                <w:rStyle w:val="Hiperpovezava"/>
                <w:rFonts w:cs="Arial"/>
                <w:sz w:val="20"/>
                <w:szCs w:val="20"/>
              </w:rPr>
              <w:t>info@dbr.si</w:t>
            </w:r>
          </w:hyperlink>
        </w:p>
        <w:p w14:paraId="7B439EAD" w14:textId="77777777" w:rsidR="000B023A" w:rsidRDefault="000B023A"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00B4444E" w:rsidRPr="00465527">
              <w:rPr>
                <w:rStyle w:val="Hiperpovezava"/>
                <w:rFonts w:cs="Arial"/>
                <w:sz w:val="20"/>
                <w:szCs w:val="20"/>
              </w:rPr>
              <w:t>www.dbr.si</w:t>
            </w:r>
          </w:hyperlink>
        </w:p>
        <w:p w14:paraId="69EB7481" w14:textId="7B86BE68" w:rsidR="00AA1B35" w:rsidRPr="00A1445A" w:rsidRDefault="00AA1B35" w:rsidP="00A04B00">
          <w:pPr>
            <w:tabs>
              <w:tab w:val="left" w:pos="1309"/>
            </w:tabs>
            <w:rPr>
              <w:rFonts w:cs="Arial"/>
              <w:color w:val="000000"/>
              <w:sz w:val="20"/>
              <w:szCs w:val="20"/>
            </w:rPr>
          </w:pPr>
        </w:p>
      </w:tc>
    </w:tr>
    <w:tr w:rsidR="00C50584" w:rsidRPr="00066A83" w14:paraId="4C9AB709" w14:textId="77777777" w:rsidTr="00A04B00">
      <w:tc>
        <w:tcPr>
          <w:tcW w:w="4039" w:type="dxa"/>
          <w:tcBorders>
            <w:top w:val="single" w:sz="4" w:space="0" w:color="auto"/>
          </w:tcBorders>
          <w:shd w:val="clear" w:color="auto" w:fill="auto"/>
        </w:tcPr>
        <w:p w14:paraId="4B9B221C" w14:textId="712DDC05" w:rsidR="00C50584" w:rsidRPr="00066A83" w:rsidRDefault="00066A83" w:rsidP="007434DE">
          <w:pPr>
            <w:ind w:right="6"/>
            <w:jc w:val="both"/>
            <w:rPr>
              <w:rFonts w:cs="Arial"/>
              <w:color w:val="000000"/>
              <w:sz w:val="16"/>
              <w:szCs w:val="16"/>
            </w:rPr>
          </w:pPr>
          <w:r w:rsidRPr="00066A83">
            <w:rPr>
              <w:rFonts w:cs="Arial"/>
              <w:color w:val="000000"/>
              <w:sz w:val="16"/>
              <w:szCs w:val="16"/>
            </w:rPr>
            <w:t>ODPRTI POSTOPEK</w:t>
          </w:r>
          <w:r w:rsidR="00725BFA">
            <w:rPr>
              <w:rFonts w:cs="Arial"/>
              <w:color w:val="000000"/>
              <w:sz w:val="16"/>
              <w:szCs w:val="16"/>
            </w:rPr>
            <w:t xml:space="preserve"> - </w:t>
          </w:r>
          <w:r w:rsidR="007434DE">
            <w:rPr>
              <w:rFonts w:cs="Arial"/>
              <w:color w:val="000000"/>
              <w:sz w:val="16"/>
              <w:szCs w:val="16"/>
            </w:rPr>
            <w:t>STORITEV</w:t>
          </w:r>
        </w:p>
      </w:tc>
      <w:tc>
        <w:tcPr>
          <w:tcW w:w="1418" w:type="dxa"/>
          <w:tcBorders>
            <w:top w:val="single" w:sz="4" w:space="0" w:color="auto"/>
          </w:tcBorders>
          <w:shd w:val="clear" w:color="auto" w:fill="auto"/>
        </w:tcPr>
        <w:p w14:paraId="19785920" w14:textId="77777777" w:rsidR="00C50584" w:rsidRPr="00066A83" w:rsidRDefault="00C50584" w:rsidP="00C50584">
          <w:pPr>
            <w:rPr>
              <w:rFonts w:cs="Arial"/>
              <w:color w:val="000000"/>
              <w:sz w:val="16"/>
              <w:szCs w:val="16"/>
            </w:rPr>
          </w:pPr>
        </w:p>
      </w:tc>
      <w:tc>
        <w:tcPr>
          <w:tcW w:w="3775" w:type="dxa"/>
          <w:tcBorders>
            <w:top w:val="single" w:sz="4" w:space="0" w:color="auto"/>
          </w:tcBorders>
          <w:shd w:val="clear" w:color="auto" w:fill="auto"/>
        </w:tcPr>
        <w:p w14:paraId="38FFE902" w14:textId="1D1B55FA" w:rsidR="00C50584" w:rsidRPr="00066A83" w:rsidRDefault="0065507A" w:rsidP="00C50584">
          <w:pPr>
            <w:jc w:val="right"/>
            <w:rPr>
              <w:rFonts w:cs="Arial"/>
              <w:sz w:val="16"/>
              <w:szCs w:val="16"/>
            </w:rPr>
          </w:pPr>
          <w:r w:rsidRPr="00066A83">
            <w:rPr>
              <w:rFonts w:cs="Arial"/>
              <w:sz w:val="16"/>
              <w:szCs w:val="16"/>
            </w:rPr>
            <w:t>OBR – 2.03</w:t>
          </w:r>
        </w:p>
      </w:tc>
    </w:tr>
  </w:tbl>
  <w:p w14:paraId="666CAEC8" w14:textId="77777777" w:rsidR="000B023A" w:rsidRPr="00FC6CF0" w:rsidRDefault="000B023A" w:rsidP="00001218">
    <w:pPr>
      <w:pStyle w:val="Glava"/>
      <w:rPr>
        <w:rFonts w:cs="Arial"/>
        <w:sz w:val="2"/>
        <w:szCs w:val="2"/>
      </w:rPr>
    </w:pPr>
  </w:p>
  <w:p w14:paraId="727A18AD" w14:textId="77777777" w:rsidR="000B023A" w:rsidRPr="00FC6CF0" w:rsidRDefault="000B023A">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7627D17"/>
    <w:multiLevelType w:val="hybridMultilevel"/>
    <w:tmpl w:val="A934B5BC"/>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7C83D3E"/>
    <w:multiLevelType w:val="hybridMultilevel"/>
    <w:tmpl w:val="4A40051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A8E0BCB"/>
    <w:multiLevelType w:val="hybridMultilevel"/>
    <w:tmpl w:val="459C00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6" w15:restartNumberingAfterBreak="0">
    <w:nsid w:val="0F9C7E26"/>
    <w:multiLevelType w:val="hybridMultilevel"/>
    <w:tmpl w:val="7722B59C"/>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287353"/>
    <w:multiLevelType w:val="hybridMultilevel"/>
    <w:tmpl w:val="0A5E0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391DCE"/>
    <w:multiLevelType w:val="hybridMultilevel"/>
    <w:tmpl w:val="F95CEDCA"/>
    <w:lvl w:ilvl="0" w:tplc="EC16B85A">
      <w:start w:val="1"/>
      <w:numFmt w:val="bullet"/>
      <w:lvlText w:val="-"/>
      <w:lvlJc w:val="left"/>
      <w:pPr>
        <w:ind w:left="2148" w:hanging="360"/>
      </w:pPr>
      <w:rPr>
        <w:rFonts w:ascii="Arial" w:eastAsia="Times New Roman" w:hAnsi="Arial" w:cs="Arial" w:hint="default"/>
      </w:rPr>
    </w:lvl>
    <w:lvl w:ilvl="1" w:tplc="04240003">
      <w:start w:val="1"/>
      <w:numFmt w:val="bullet"/>
      <w:lvlText w:val="o"/>
      <w:lvlJc w:val="left"/>
      <w:pPr>
        <w:ind w:left="2868" w:hanging="360"/>
      </w:pPr>
      <w:rPr>
        <w:rFonts w:ascii="Courier New" w:hAnsi="Courier New" w:cs="Courier New" w:hint="default"/>
      </w:rPr>
    </w:lvl>
    <w:lvl w:ilvl="2" w:tplc="04240005">
      <w:start w:val="1"/>
      <w:numFmt w:val="bullet"/>
      <w:lvlText w:val=""/>
      <w:lvlJc w:val="left"/>
      <w:pPr>
        <w:ind w:left="3588" w:hanging="360"/>
      </w:pPr>
      <w:rPr>
        <w:rFonts w:ascii="Wingdings" w:hAnsi="Wingdings" w:hint="default"/>
      </w:rPr>
    </w:lvl>
    <w:lvl w:ilvl="3" w:tplc="04240001">
      <w:start w:val="1"/>
      <w:numFmt w:val="bullet"/>
      <w:lvlText w:val=""/>
      <w:lvlJc w:val="left"/>
      <w:pPr>
        <w:ind w:left="4308" w:hanging="360"/>
      </w:pPr>
      <w:rPr>
        <w:rFonts w:ascii="Symbol" w:hAnsi="Symbol" w:hint="default"/>
      </w:rPr>
    </w:lvl>
    <w:lvl w:ilvl="4" w:tplc="04240003">
      <w:start w:val="1"/>
      <w:numFmt w:val="bullet"/>
      <w:lvlText w:val="o"/>
      <w:lvlJc w:val="left"/>
      <w:pPr>
        <w:ind w:left="5028" w:hanging="360"/>
      </w:pPr>
      <w:rPr>
        <w:rFonts w:ascii="Courier New" w:hAnsi="Courier New" w:cs="Courier New" w:hint="default"/>
      </w:rPr>
    </w:lvl>
    <w:lvl w:ilvl="5" w:tplc="04240005">
      <w:start w:val="1"/>
      <w:numFmt w:val="bullet"/>
      <w:lvlText w:val=""/>
      <w:lvlJc w:val="left"/>
      <w:pPr>
        <w:ind w:left="5748" w:hanging="360"/>
      </w:pPr>
      <w:rPr>
        <w:rFonts w:ascii="Wingdings" w:hAnsi="Wingdings" w:hint="default"/>
      </w:rPr>
    </w:lvl>
    <w:lvl w:ilvl="6" w:tplc="04240001">
      <w:start w:val="1"/>
      <w:numFmt w:val="bullet"/>
      <w:lvlText w:val=""/>
      <w:lvlJc w:val="left"/>
      <w:pPr>
        <w:ind w:left="6468" w:hanging="360"/>
      </w:pPr>
      <w:rPr>
        <w:rFonts w:ascii="Symbol" w:hAnsi="Symbol" w:hint="default"/>
      </w:rPr>
    </w:lvl>
    <w:lvl w:ilvl="7" w:tplc="04240003">
      <w:start w:val="1"/>
      <w:numFmt w:val="bullet"/>
      <w:lvlText w:val="o"/>
      <w:lvlJc w:val="left"/>
      <w:pPr>
        <w:ind w:left="7188" w:hanging="360"/>
      </w:pPr>
      <w:rPr>
        <w:rFonts w:ascii="Courier New" w:hAnsi="Courier New" w:cs="Courier New" w:hint="default"/>
      </w:rPr>
    </w:lvl>
    <w:lvl w:ilvl="8" w:tplc="04240005">
      <w:start w:val="1"/>
      <w:numFmt w:val="bullet"/>
      <w:lvlText w:val=""/>
      <w:lvlJc w:val="left"/>
      <w:pPr>
        <w:ind w:left="7908" w:hanging="360"/>
      </w:pPr>
      <w:rPr>
        <w:rFonts w:ascii="Wingdings" w:hAnsi="Wingdings" w:hint="default"/>
      </w:rPr>
    </w:lvl>
  </w:abstractNum>
  <w:abstractNum w:abstractNumId="9" w15:restartNumberingAfterBreak="0">
    <w:nsid w:val="132A6ABD"/>
    <w:multiLevelType w:val="hybridMultilevel"/>
    <w:tmpl w:val="5126B728"/>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1F04C6"/>
    <w:multiLevelType w:val="hybridMultilevel"/>
    <w:tmpl w:val="8618C2F6"/>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6B12CF0"/>
    <w:multiLevelType w:val="hybridMultilevel"/>
    <w:tmpl w:val="52840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98131E4"/>
    <w:multiLevelType w:val="hybridMultilevel"/>
    <w:tmpl w:val="50FC6248"/>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19D5374A"/>
    <w:multiLevelType w:val="hybridMultilevel"/>
    <w:tmpl w:val="C01A4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E9391F"/>
    <w:multiLevelType w:val="hybridMultilevel"/>
    <w:tmpl w:val="146831EA"/>
    <w:lvl w:ilvl="0" w:tplc="E1B09B2A">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DF5043D"/>
    <w:multiLevelType w:val="hybridMultilevel"/>
    <w:tmpl w:val="A86CA3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8B206A"/>
    <w:multiLevelType w:val="hybridMultilevel"/>
    <w:tmpl w:val="915AB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DF3BD8"/>
    <w:multiLevelType w:val="hybridMultilevel"/>
    <w:tmpl w:val="00CE32BC"/>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23B17"/>
    <w:multiLevelType w:val="hybridMultilevel"/>
    <w:tmpl w:val="807C8072"/>
    <w:lvl w:ilvl="0" w:tplc="04240001">
      <w:start w:val="1"/>
      <w:numFmt w:val="bullet"/>
      <w:lvlText w:val=""/>
      <w:lvlJc w:val="left"/>
      <w:pPr>
        <w:tabs>
          <w:tab w:val="num" w:pos="928"/>
        </w:tabs>
        <w:ind w:left="928" w:hanging="360"/>
      </w:pPr>
      <w:rPr>
        <w:rFonts w:ascii="Symbol" w:hAnsi="Symbol" w:hint="default"/>
      </w:rPr>
    </w:lvl>
    <w:lvl w:ilvl="1" w:tplc="04240003">
      <w:start w:val="1"/>
      <w:numFmt w:val="bullet"/>
      <w:lvlText w:val="o"/>
      <w:lvlJc w:val="left"/>
      <w:pPr>
        <w:tabs>
          <w:tab w:val="num" w:pos="1648"/>
        </w:tabs>
        <w:ind w:left="1648" w:hanging="360"/>
      </w:pPr>
      <w:rPr>
        <w:rFonts w:ascii="Courier New" w:hAnsi="Courier New" w:cs="Courier New" w:hint="default"/>
      </w:rPr>
    </w:lvl>
    <w:lvl w:ilvl="2" w:tplc="04240001">
      <w:start w:val="1"/>
      <w:numFmt w:val="bullet"/>
      <w:lvlText w:val=""/>
      <w:lvlJc w:val="left"/>
      <w:pPr>
        <w:tabs>
          <w:tab w:val="num" w:pos="2368"/>
        </w:tabs>
        <w:ind w:left="2368" w:hanging="360"/>
      </w:pPr>
      <w:rPr>
        <w:rFonts w:ascii="Symbol" w:hAnsi="Symbol" w:hint="default"/>
      </w:rPr>
    </w:lvl>
    <w:lvl w:ilvl="3" w:tplc="04240001">
      <w:start w:val="1"/>
      <w:numFmt w:val="bullet"/>
      <w:lvlText w:val=""/>
      <w:lvlJc w:val="left"/>
      <w:pPr>
        <w:tabs>
          <w:tab w:val="num" w:pos="3088"/>
        </w:tabs>
        <w:ind w:left="3088" w:hanging="360"/>
      </w:pPr>
      <w:rPr>
        <w:rFonts w:ascii="Symbol" w:hAnsi="Symbol" w:hint="default"/>
      </w:rPr>
    </w:lvl>
    <w:lvl w:ilvl="4" w:tplc="04240003">
      <w:start w:val="1"/>
      <w:numFmt w:val="bullet"/>
      <w:lvlText w:val="o"/>
      <w:lvlJc w:val="left"/>
      <w:pPr>
        <w:tabs>
          <w:tab w:val="num" w:pos="3808"/>
        </w:tabs>
        <w:ind w:left="3808" w:hanging="360"/>
      </w:pPr>
      <w:rPr>
        <w:rFonts w:ascii="Courier New" w:hAnsi="Courier New" w:cs="Courier New" w:hint="default"/>
      </w:rPr>
    </w:lvl>
    <w:lvl w:ilvl="5" w:tplc="04240005">
      <w:start w:val="1"/>
      <w:numFmt w:val="bullet"/>
      <w:lvlText w:val=""/>
      <w:lvlJc w:val="left"/>
      <w:pPr>
        <w:tabs>
          <w:tab w:val="num" w:pos="4528"/>
        </w:tabs>
        <w:ind w:left="4528" w:hanging="360"/>
      </w:pPr>
      <w:rPr>
        <w:rFonts w:ascii="Wingdings" w:hAnsi="Wingdings" w:hint="default"/>
      </w:rPr>
    </w:lvl>
    <w:lvl w:ilvl="6" w:tplc="04240001">
      <w:start w:val="1"/>
      <w:numFmt w:val="bullet"/>
      <w:lvlText w:val=""/>
      <w:lvlJc w:val="left"/>
      <w:pPr>
        <w:tabs>
          <w:tab w:val="num" w:pos="5248"/>
        </w:tabs>
        <w:ind w:left="5248" w:hanging="360"/>
      </w:pPr>
      <w:rPr>
        <w:rFonts w:ascii="Symbol" w:hAnsi="Symbol" w:hint="default"/>
      </w:rPr>
    </w:lvl>
    <w:lvl w:ilvl="7" w:tplc="04240003">
      <w:start w:val="1"/>
      <w:numFmt w:val="bullet"/>
      <w:lvlText w:val="o"/>
      <w:lvlJc w:val="left"/>
      <w:pPr>
        <w:tabs>
          <w:tab w:val="num" w:pos="5968"/>
        </w:tabs>
        <w:ind w:left="5968" w:hanging="360"/>
      </w:pPr>
      <w:rPr>
        <w:rFonts w:ascii="Courier New" w:hAnsi="Courier New" w:cs="Courier New" w:hint="default"/>
      </w:rPr>
    </w:lvl>
    <w:lvl w:ilvl="8" w:tplc="04240005">
      <w:start w:val="1"/>
      <w:numFmt w:val="bullet"/>
      <w:lvlText w:val=""/>
      <w:lvlJc w:val="left"/>
      <w:pPr>
        <w:tabs>
          <w:tab w:val="num" w:pos="6688"/>
        </w:tabs>
        <w:ind w:left="6688" w:hanging="360"/>
      </w:pPr>
      <w:rPr>
        <w:rFonts w:ascii="Wingdings" w:hAnsi="Wingdings" w:hint="default"/>
      </w:rPr>
    </w:lvl>
  </w:abstractNum>
  <w:abstractNum w:abstractNumId="22" w15:restartNumberingAfterBreak="0">
    <w:nsid w:val="34722ECA"/>
    <w:multiLevelType w:val="hybridMultilevel"/>
    <w:tmpl w:val="923A4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3CC17A24"/>
    <w:multiLevelType w:val="hybridMultilevel"/>
    <w:tmpl w:val="FB6E746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CD66D49"/>
    <w:multiLevelType w:val="hybridMultilevel"/>
    <w:tmpl w:val="87C078E0"/>
    <w:lvl w:ilvl="0" w:tplc="2736A946">
      <w:start w:val="1"/>
      <w:numFmt w:val="decimal"/>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1E1597F"/>
    <w:multiLevelType w:val="hybridMultilevel"/>
    <w:tmpl w:val="702A84D2"/>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53582DA0"/>
    <w:multiLevelType w:val="hybridMultilevel"/>
    <w:tmpl w:val="12942BA8"/>
    <w:lvl w:ilvl="0" w:tplc="04240017">
      <w:start w:val="1"/>
      <w:numFmt w:val="lowerLetter"/>
      <w:lvlText w:val="%1)"/>
      <w:lvlJc w:val="left"/>
      <w:pPr>
        <w:tabs>
          <w:tab w:val="num" w:pos="1470"/>
        </w:tabs>
        <w:ind w:left="1470" w:hanging="360"/>
      </w:pPr>
      <w:rPr>
        <w:rFonts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28"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9" w15:restartNumberingAfterBreak="0">
    <w:nsid w:val="5D606F1B"/>
    <w:multiLevelType w:val="hybridMultilevel"/>
    <w:tmpl w:val="62C6B79E"/>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69676459"/>
    <w:multiLevelType w:val="hybridMultilevel"/>
    <w:tmpl w:val="DC426E00"/>
    <w:lvl w:ilvl="0" w:tplc="5D2E3F6A">
      <w:start w:val="1"/>
      <w:numFmt w:val="lowerLetter"/>
      <w:lvlText w:val="%1)"/>
      <w:lvlJc w:val="left"/>
      <w:pPr>
        <w:ind w:left="720" w:hanging="360"/>
      </w:pPr>
      <w:rPr>
        <w:rFonts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CE2864"/>
    <w:multiLevelType w:val="hybridMultilevel"/>
    <w:tmpl w:val="075CD200"/>
    <w:lvl w:ilvl="0" w:tplc="EEDAB670">
      <w:start w:val="1"/>
      <w:numFmt w:val="lowerLetter"/>
      <w:lvlText w:val="%1)"/>
      <w:lvlJc w:val="left"/>
      <w:pPr>
        <w:tabs>
          <w:tab w:val="num" w:pos="1470"/>
        </w:tabs>
        <w:ind w:left="1470" w:hanging="360"/>
      </w:pPr>
      <w:rPr>
        <w:rFonts w:hint="default"/>
        <w:b w:val="0"/>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2" w15:restartNumberingAfterBreak="0">
    <w:nsid w:val="6D5B0A6F"/>
    <w:multiLevelType w:val="hybridMultilevel"/>
    <w:tmpl w:val="70FE4A9E"/>
    <w:lvl w:ilvl="0" w:tplc="B4D00616">
      <w:start w:val="1"/>
      <w:numFmt w:val="decimal"/>
      <w:lvlText w:val="%1."/>
      <w:lvlJc w:val="left"/>
      <w:pPr>
        <w:tabs>
          <w:tab w:val="num" w:pos="720"/>
        </w:tabs>
        <w:ind w:left="720" w:hanging="360"/>
      </w:pPr>
      <w:rPr>
        <w:rFonts w:cs="Times New Roman" w:hint="default"/>
        <w:b/>
      </w:rPr>
    </w:lvl>
    <w:lvl w:ilvl="1" w:tplc="B9D0DDF4">
      <w:start w:val="6"/>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E563748"/>
    <w:multiLevelType w:val="hybridMultilevel"/>
    <w:tmpl w:val="D61ED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F1D7175"/>
    <w:multiLevelType w:val="hybridMultilevel"/>
    <w:tmpl w:val="C4326B82"/>
    <w:lvl w:ilvl="0" w:tplc="04240001">
      <w:start w:val="1"/>
      <w:numFmt w:val="bullet"/>
      <w:lvlText w:val=""/>
      <w:lvlJc w:val="left"/>
      <w:pPr>
        <w:tabs>
          <w:tab w:val="num" w:pos="1470"/>
        </w:tabs>
        <w:ind w:left="1470" w:hanging="360"/>
      </w:pPr>
      <w:rPr>
        <w:rFonts w:ascii="Symbol" w:hAnsi="Symbol"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5" w15:restartNumberingAfterBreak="0">
    <w:nsid w:val="72933327"/>
    <w:multiLevelType w:val="hybridMultilevel"/>
    <w:tmpl w:val="179AD4F2"/>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start w:val="1"/>
      <w:numFmt w:val="bullet"/>
      <w:lvlText w:val=""/>
      <w:lvlJc w:val="left"/>
      <w:pPr>
        <w:tabs>
          <w:tab w:val="num" w:pos="3588"/>
        </w:tabs>
        <w:ind w:left="3588" w:hanging="360"/>
      </w:pPr>
      <w:rPr>
        <w:rFonts w:ascii="Symbol" w:hAnsi="Symbol" w:hint="default"/>
      </w:rPr>
    </w:lvl>
    <w:lvl w:ilvl="4" w:tplc="04240003">
      <w:start w:val="1"/>
      <w:numFmt w:val="bullet"/>
      <w:lvlText w:val="o"/>
      <w:lvlJc w:val="left"/>
      <w:pPr>
        <w:tabs>
          <w:tab w:val="num" w:pos="4308"/>
        </w:tabs>
        <w:ind w:left="4308" w:hanging="360"/>
      </w:pPr>
      <w:rPr>
        <w:rFonts w:ascii="Courier New" w:hAnsi="Courier New" w:cs="Courier New" w:hint="default"/>
      </w:rPr>
    </w:lvl>
    <w:lvl w:ilvl="5" w:tplc="04240005">
      <w:start w:val="1"/>
      <w:numFmt w:val="bullet"/>
      <w:lvlText w:val=""/>
      <w:lvlJc w:val="left"/>
      <w:pPr>
        <w:tabs>
          <w:tab w:val="num" w:pos="5028"/>
        </w:tabs>
        <w:ind w:left="5028" w:hanging="360"/>
      </w:pPr>
      <w:rPr>
        <w:rFonts w:ascii="Wingdings" w:hAnsi="Wingdings" w:hint="default"/>
      </w:rPr>
    </w:lvl>
    <w:lvl w:ilvl="6" w:tplc="04240001">
      <w:start w:val="1"/>
      <w:numFmt w:val="bullet"/>
      <w:lvlText w:val=""/>
      <w:lvlJc w:val="left"/>
      <w:pPr>
        <w:tabs>
          <w:tab w:val="num" w:pos="5748"/>
        </w:tabs>
        <w:ind w:left="5748" w:hanging="360"/>
      </w:pPr>
      <w:rPr>
        <w:rFonts w:ascii="Symbol" w:hAnsi="Symbol" w:hint="default"/>
      </w:rPr>
    </w:lvl>
    <w:lvl w:ilvl="7" w:tplc="04240003">
      <w:start w:val="1"/>
      <w:numFmt w:val="bullet"/>
      <w:lvlText w:val="o"/>
      <w:lvlJc w:val="left"/>
      <w:pPr>
        <w:tabs>
          <w:tab w:val="num" w:pos="6468"/>
        </w:tabs>
        <w:ind w:left="6468" w:hanging="360"/>
      </w:pPr>
      <w:rPr>
        <w:rFonts w:ascii="Courier New" w:hAnsi="Courier New" w:cs="Courier New" w:hint="default"/>
      </w:rPr>
    </w:lvl>
    <w:lvl w:ilvl="8" w:tplc="04240005">
      <w:start w:val="1"/>
      <w:numFmt w:val="bullet"/>
      <w:lvlText w:val=""/>
      <w:lvlJc w:val="left"/>
      <w:pPr>
        <w:tabs>
          <w:tab w:val="num" w:pos="7188"/>
        </w:tabs>
        <w:ind w:left="7188" w:hanging="360"/>
      </w:pPr>
      <w:rPr>
        <w:rFonts w:ascii="Wingdings" w:hAnsi="Wingdings" w:hint="default"/>
      </w:rPr>
    </w:lvl>
  </w:abstractNum>
  <w:abstractNum w:abstractNumId="36" w15:restartNumberingAfterBreak="0">
    <w:nsid w:val="778E52C7"/>
    <w:multiLevelType w:val="hybridMultilevel"/>
    <w:tmpl w:val="C79EA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533023"/>
    <w:multiLevelType w:val="hybridMultilevel"/>
    <w:tmpl w:val="7952B6B4"/>
    <w:lvl w:ilvl="0" w:tplc="04090001">
      <w:start w:val="1"/>
      <w:numFmt w:val="bullet"/>
      <w:lvlText w:val=""/>
      <w:lvlJc w:val="left"/>
      <w:pPr>
        <w:tabs>
          <w:tab w:val="num" w:pos="720"/>
        </w:tabs>
        <w:ind w:left="720" w:hanging="360"/>
      </w:pPr>
      <w:rPr>
        <w:rFonts w:ascii="Symbol" w:hAnsi="Symbol" w:hint="default"/>
      </w:rPr>
    </w:lvl>
    <w:lvl w:ilvl="1" w:tplc="5BE61328">
      <w:start w:val="1"/>
      <w:numFmt w:val="bullet"/>
      <w:lvlText w:val=""/>
      <w:lvlJc w:val="left"/>
      <w:pPr>
        <w:tabs>
          <w:tab w:val="num" w:pos="759"/>
        </w:tabs>
        <w:ind w:left="759" w:hanging="360"/>
      </w:pPr>
      <w:rPr>
        <w:rFonts w:ascii="Symbol"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41AA9"/>
    <w:multiLevelType w:val="hybridMultilevel"/>
    <w:tmpl w:val="19AAD172"/>
    <w:lvl w:ilvl="0" w:tplc="A1165674">
      <w:start w:val="1"/>
      <w:numFmt w:val="bullet"/>
      <w:lvlText w:val=""/>
      <w:lvlJc w:val="left"/>
      <w:pPr>
        <w:ind w:left="360" w:hanging="360"/>
      </w:pPr>
      <w:rPr>
        <w:rFonts w:ascii="Symbol" w:eastAsia="Times New Roman"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DE93971"/>
    <w:multiLevelType w:val="hybridMultilevel"/>
    <w:tmpl w:val="D15A053C"/>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DF61089"/>
    <w:multiLevelType w:val="hybridMultilevel"/>
    <w:tmpl w:val="16FAFB4C"/>
    <w:lvl w:ilvl="0" w:tplc="559C9D4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EA1400F"/>
    <w:multiLevelType w:val="hybridMultilevel"/>
    <w:tmpl w:val="A6D49F3E"/>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2" w15:restartNumberingAfterBreak="0">
    <w:nsid w:val="7F401B83"/>
    <w:multiLevelType w:val="hybridMultilevel"/>
    <w:tmpl w:val="4038EFBE"/>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37"/>
  </w:num>
  <w:num w:numId="3">
    <w:abstractNumId w:val="33"/>
  </w:num>
  <w:num w:numId="4">
    <w:abstractNumId w:val="17"/>
  </w:num>
  <w:num w:numId="5">
    <w:abstractNumId w:val="38"/>
  </w:num>
  <w:num w:numId="6">
    <w:abstractNumId w:val="39"/>
  </w:num>
  <w:num w:numId="7">
    <w:abstractNumId w:val="6"/>
  </w:num>
  <w:num w:numId="8">
    <w:abstractNumId w:val="4"/>
  </w:num>
  <w:num w:numId="9">
    <w:abstractNumId w:val="11"/>
  </w:num>
  <w:num w:numId="10">
    <w:abstractNumId w:val="32"/>
  </w:num>
  <w:num w:numId="11">
    <w:abstractNumId w:val="7"/>
  </w:num>
  <w:num w:numId="12">
    <w:abstractNumId w:val="22"/>
  </w:num>
  <w:num w:numId="13">
    <w:abstractNumId w:val="40"/>
  </w:num>
  <w:num w:numId="14">
    <w:abstractNumId w:val="15"/>
  </w:num>
  <w:num w:numId="15">
    <w:abstractNumId w:val="25"/>
  </w:num>
  <w:num w:numId="16">
    <w:abstractNumId w:val="2"/>
  </w:num>
  <w:num w:numId="17">
    <w:abstractNumId w:val="13"/>
  </w:num>
  <w:num w:numId="18">
    <w:abstractNumId w:val="36"/>
  </w:num>
  <w:num w:numId="19">
    <w:abstractNumId w:val="28"/>
  </w:num>
  <w:num w:numId="20">
    <w:abstractNumId w:val="23"/>
  </w:num>
  <w:num w:numId="21">
    <w:abstractNumId w:val="5"/>
  </w:num>
  <w:num w:numId="22">
    <w:abstractNumId w:val="1"/>
  </w:num>
  <w:num w:numId="23">
    <w:abstractNumId w:val="0"/>
  </w:num>
  <w:num w:numId="24">
    <w:abstractNumId w:val="14"/>
  </w:num>
  <w:num w:numId="25">
    <w:abstractNumId w:val="41"/>
  </w:num>
  <w:num w:numId="26">
    <w:abstractNumId w:val="34"/>
  </w:num>
  <w:num w:numId="27">
    <w:abstractNumId w:val="27"/>
  </w:num>
  <w:num w:numId="28">
    <w:abstractNumId w:val="16"/>
  </w:num>
  <w:num w:numId="29">
    <w:abstractNumId w:val="12"/>
  </w:num>
  <w:num w:numId="30">
    <w:abstractNumId w:val="10"/>
  </w:num>
  <w:num w:numId="31">
    <w:abstractNumId w:val="3"/>
  </w:num>
  <w:num w:numId="32">
    <w:abstractNumId w:val="31"/>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8"/>
  </w:num>
  <w:num w:numId="36">
    <w:abstractNumId w:val="35"/>
  </w:num>
  <w:num w:numId="37">
    <w:abstractNumId w:val="18"/>
  </w:num>
  <w:num w:numId="38">
    <w:abstractNumId w:val="21"/>
  </w:num>
  <w:num w:numId="39">
    <w:abstractNumId w:val="42"/>
  </w:num>
  <w:num w:numId="40">
    <w:abstractNumId w:val="19"/>
  </w:num>
  <w:num w:numId="41">
    <w:abstractNumId w:val="30"/>
  </w:num>
  <w:num w:numId="42">
    <w:abstractNumId w:val="26"/>
  </w:num>
  <w:num w:numId="43">
    <w:abstractNumId w:val="29"/>
  </w:num>
  <w:num w:numId="44">
    <w:abstractNumId w:val="24"/>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4FDB"/>
    <w:rsid w:val="00005413"/>
    <w:rsid w:val="000063F6"/>
    <w:rsid w:val="00011A55"/>
    <w:rsid w:val="00012267"/>
    <w:rsid w:val="00013313"/>
    <w:rsid w:val="00013B00"/>
    <w:rsid w:val="0001593A"/>
    <w:rsid w:val="00015B5A"/>
    <w:rsid w:val="00017613"/>
    <w:rsid w:val="000323C8"/>
    <w:rsid w:val="00034C2B"/>
    <w:rsid w:val="00036A6D"/>
    <w:rsid w:val="000412BC"/>
    <w:rsid w:val="00041EB9"/>
    <w:rsid w:val="00042D0E"/>
    <w:rsid w:val="000462E0"/>
    <w:rsid w:val="00046CE2"/>
    <w:rsid w:val="00047D20"/>
    <w:rsid w:val="0005065F"/>
    <w:rsid w:val="0005220F"/>
    <w:rsid w:val="00055DA3"/>
    <w:rsid w:val="000576FB"/>
    <w:rsid w:val="00061C83"/>
    <w:rsid w:val="00064212"/>
    <w:rsid w:val="0006687D"/>
    <w:rsid w:val="00066A83"/>
    <w:rsid w:val="000671FE"/>
    <w:rsid w:val="00072F01"/>
    <w:rsid w:val="00075E6C"/>
    <w:rsid w:val="00076861"/>
    <w:rsid w:val="00090801"/>
    <w:rsid w:val="00091E76"/>
    <w:rsid w:val="0009406F"/>
    <w:rsid w:val="0009528C"/>
    <w:rsid w:val="00096243"/>
    <w:rsid w:val="00096BE4"/>
    <w:rsid w:val="000A2154"/>
    <w:rsid w:val="000B023A"/>
    <w:rsid w:val="000B7C8E"/>
    <w:rsid w:val="000C23A5"/>
    <w:rsid w:val="000C3D39"/>
    <w:rsid w:val="000C4583"/>
    <w:rsid w:val="000C55ED"/>
    <w:rsid w:val="000C6E55"/>
    <w:rsid w:val="000D0F93"/>
    <w:rsid w:val="000D6C6E"/>
    <w:rsid w:val="000D715E"/>
    <w:rsid w:val="000D76C2"/>
    <w:rsid w:val="000E1875"/>
    <w:rsid w:val="000E3265"/>
    <w:rsid w:val="000E41E1"/>
    <w:rsid w:val="000E7050"/>
    <w:rsid w:val="000F41CA"/>
    <w:rsid w:val="000F52EB"/>
    <w:rsid w:val="000F67C6"/>
    <w:rsid w:val="00101B68"/>
    <w:rsid w:val="00101C61"/>
    <w:rsid w:val="00104742"/>
    <w:rsid w:val="001133CB"/>
    <w:rsid w:val="00114401"/>
    <w:rsid w:val="00114D9A"/>
    <w:rsid w:val="00121290"/>
    <w:rsid w:val="00121583"/>
    <w:rsid w:val="0012533E"/>
    <w:rsid w:val="001314C1"/>
    <w:rsid w:val="00133DCD"/>
    <w:rsid w:val="001352C1"/>
    <w:rsid w:val="00135E99"/>
    <w:rsid w:val="0014021F"/>
    <w:rsid w:val="001425DB"/>
    <w:rsid w:val="001445E6"/>
    <w:rsid w:val="00144748"/>
    <w:rsid w:val="00146152"/>
    <w:rsid w:val="00153F77"/>
    <w:rsid w:val="00162DB4"/>
    <w:rsid w:val="001633CD"/>
    <w:rsid w:val="00163850"/>
    <w:rsid w:val="00165CA9"/>
    <w:rsid w:val="00166414"/>
    <w:rsid w:val="001724CA"/>
    <w:rsid w:val="0017296F"/>
    <w:rsid w:val="0017490A"/>
    <w:rsid w:val="00174BFE"/>
    <w:rsid w:val="00175AB1"/>
    <w:rsid w:val="00177383"/>
    <w:rsid w:val="00177AFF"/>
    <w:rsid w:val="00183318"/>
    <w:rsid w:val="00187D36"/>
    <w:rsid w:val="001962A2"/>
    <w:rsid w:val="001A192F"/>
    <w:rsid w:val="001A5C18"/>
    <w:rsid w:val="001A7BD0"/>
    <w:rsid w:val="001D0176"/>
    <w:rsid w:val="001D16E0"/>
    <w:rsid w:val="001D694D"/>
    <w:rsid w:val="001E0240"/>
    <w:rsid w:val="001E03AB"/>
    <w:rsid w:val="001F2554"/>
    <w:rsid w:val="001F6F0F"/>
    <w:rsid w:val="0020233B"/>
    <w:rsid w:val="002025B5"/>
    <w:rsid w:val="00210B99"/>
    <w:rsid w:val="0021790F"/>
    <w:rsid w:val="00220F49"/>
    <w:rsid w:val="00221F94"/>
    <w:rsid w:val="00227FB0"/>
    <w:rsid w:val="0023010D"/>
    <w:rsid w:val="00231CFA"/>
    <w:rsid w:val="002334BB"/>
    <w:rsid w:val="002345CB"/>
    <w:rsid w:val="00235312"/>
    <w:rsid w:val="00235E41"/>
    <w:rsid w:val="00241286"/>
    <w:rsid w:val="002413BB"/>
    <w:rsid w:val="00241698"/>
    <w:rsid w:val="00244DE0"/>
    <w:rsid w:val="00247938"/>
    <w:rsid w:val="00251252"/>
    <w:rsid w:val="00251716"/>
    <w:rsid w:val="00251D3F"/>
    <w:rsid w:val="0025317B"/>
    <w:rsid w:val="00255A7D"/>
    <w:rsid w:val="00257534"/>
    <w:rsid w:val="00260446"/>
    <w:rsid w:val="0026108B"/>
    <w:rsid w:val="002618E0"/>
    <w:rsid w:val="00262170"/>
    <w:rsid w:val="00262EF3"/>
    <w:rsid w:val="002649D2"/>
    <w:rsid w:val="002711AE"/>
    <w:rsid w:val="002722AC"/>
    <w:rsid w:val="00273761"/>
    <w:rsid w:val="00273C44"/>
    <w:rsid w:val="0027437D"/>
    <w:rsid w:val="00276386"/>
    <w:rsid w:val="00277706"/>
    <w:rsid w:val="00283EE6"/>
    <w:rsid w:val="00285B81"/>
    <w:rsid w:val="00297D29"/>
    <w:rsid w:val="002A267D"/>
    <w:rsid w:val="002A4999"/>
    <w:rsid w:val="002A6A46"/>
    <w:rsid w:val="002B28E0"/>
    <w:rsid w:val="002D6A3C"/>
    <w:rsid w:val="002E1329"/>
    <w:rsid w:val="002E2FD3"/>
    <w:rsid w:val="002E6B63"/>
    <w:rsid w:val="002F0041"/>
    <w:rsid w:val="002F34B4"/>
    <w:rsid w:val="002F68A9"/>
    <w:rsid w:val="002F6B8A"/>
    <w:rsid w:val="00301033"/>
    <w:rsid w:val="0030153A"/>
    <w:rsid w:val="00301716"/>
    <w:rsid w:val="00306075"/>
    <w:rsid w:val="00311917"/>
    <w:rsid w:val="00315EE6"/>
    <w:rsid w:val="003161A5"/>
    <w:rsid w:val="00325D8B"/>
    <w:rsid w:val="00326834"/>
    <w:rsid w:val="00337D0B"/>
    <w:rsid w:val="003420FE"/>
    <w:rsid w:val="00342A79"/>
    <w:rsid w:val="00347C87"/>
    <w:rsid w:val="0035043A"/>
    <w:rsid w:val="0036512B"/>
    <w:rsid w:val="00367250"/>
    <w:rsid w:val="00370866"/>
    <w:rsid w:val="00371C1F"/>
    <w:rsid w:val="00371F29"/>
    <w:rsid w:val="0037231D"/>
    <w:rsid w:val="00373728"/>
    <w:rsid w:val="00375067"/>
    <w:rsid w:val="00390235"/>
    <w:rsid w:val="003A576A"/>
    <w:rsid w:val="003B36FC"/>
    <w:rsid w:val="003B72E2"/>
    <w:rsid w:val="003C0B6A"/>
    <w:rsid w:val="003C485B"/>
    <w:rsid w:val="003C4BB9"/>
    <w:rsid w:val="003D1272"/>
    <w:rsid w:val="003D32FA"/>
    <w:rsid w:val="003E1C5C"/>
    <w:rsid w:val="003E25F8"/>
    <w:rsid w:val="003E4CFC"/>
    <w:rsid w:val="003E5C55"/>
    <w:rsid w:val="003F0DE7"/>
    <w:rsid w:val="003F1657"/>
    <w:rsid w:val="003F4DE6"/>
    <w:rsid w:val="00400A88"/>
    <w:rsid w:val="004057C2"/>
    <w:rsid w:val="00406373"/>
    <w:rsid w:val="004108AD"/>
    <w:rsid w:val="0041324F"/>
    <w:rsid w:val="00413EBE"/>
    <w:rsid w:val="00416AE0"/>
    <w:rsid w:val="00423F62"/>
    <w:rsid w:val="00433205"/>
    <w:rsid w:val="0043532D"/>
    <w:rsid w:val="00441CC4"/>
    <w:rsid w:val="00445049"/>
    <w:rsid w:val="00450747"/>
    <w:rsid w:val="00450807"/>
    <w:rsid w:val="00452232"/>
    <w:rsid w:val="004527D6"/>
    <w:rsid w:val="004539FB"/>
    <w:rsid w:val="00455EB9"/>
    <w:rsid w:val="004618D2"/>
    <w:rsid w:val="00467DF2"/>
    <w:rsid w:val="004720C5"/>
    <w:rsid w:val="00474BB8"/>
    <w:rsid w:val="00475786"/>
    <w:rsid w:val="0047643E"/>
    <w:rsid w:val="004766D6"/>
    <w:rsid w:val="004801D0"/>
    <w:rsid w:val="00485C6D"/>
    <w:rsid w:val="004A0508"/>
    <w:rsid w:val="004A34FE"/>
    <w:rsid w:val="004B065E"/>
    <w:rsid w:val="004B0B60"/>
    <w:rsid w:val="004B11AF"/>
    <w:rsid w:val="004B142B"/>
    <w:rsid w:val="004C7937"/>
    <w:rsid w:val="004C7A78"/>
    <w:rsid w:val="004D1FBD"/>
    <w:rsid w:val="004D2049"/>
    <w:rsid w:val="004D6B75"/>
    <w:rsid w:val="004F7C1C"/>
    <w:rsid w:val="00502C8A"/>
    <w:rsid w:val="005038A5"/>
    <w:rsid w:val="00503B8E"/>
    <w:rsid w:val="00505AFF"/>
    <w:rsid w:val="00506E35"/>
    <w:rsid w:val="005169DF"/>
    <w:rsid w:val="0051745B"/>
    <w:rsid w:val="00520816"/>
    <w:rsid w:val="005226CF"/>
    <w:rsid w:val="0052422C"/>
    <w:rsid w:val="005255EB"/>
    <w:rsid w:val="00530B9D"/>
    <w:rsid w:val="005316C0"/>
    <w:rsid w:val="00532F1A"/>
    <w:rsid w:val="00536155"/>
    <w:rsid w:val="00537001"/>
    <w:rsid w:val="00537622"/>
    <w:rsid w:val="00540992"/>
    <w:rsid w:val="005530B2"/>
    <w:rsid w:val="005572D3"/>
    <w:rsid w:val="0056044D"/>
    <w:rsid w:val="005608A6"/>
    <w:rsid w:val="00562A66"/>
    <w:rsid w:val="0056395E"/>
    <w:rsid w:val="005724B4"/>
    <w:rsid w:val="00572E6E"/>
    <w:rsid w:val="00573C5D"/>
    <w:rsid w:val="00574AA8"/>
    <w:rsid w:val="005753D9"/>
    <w:rsid w:val="00575963"/>
    <w:rsid w:val="00577C82"/>
    <w:rsid w:val="0058399F"/>
    <w:rsid w:val="00584076"/>
    <w:rsid w:val="00584820"/>
    <w:rsid w:val="005932B4"/>
    <w:rsid w:val="0059442E"/>
    <w:rsid w:val="005A267C"/>
    <w:rsid w:val="005A785E"/>
    <w:rsid w:val="005B253B"/>
    <w:rsid w:val="005B3910"/>
    <w:rsid w:val="005C13C5"/>
    <w:rsid w:val="005C4C41"/>
    <w:rsid w:val="005C71B5"/>
    <w:rsid w:val="005C7E8F"/>
    <w:rsid w:val="005D35D8"/>
    <w:rsid w:val="005D7E01"/>
    <w:rsid w:val="005E114B"/>
    <w:rsid w:val="005E2DE5"/>
    <w:rsid w:val="005E6D69"/>
    <w:rsid w:val="005F092A"/>
    <w:rsid w:val="005F1763"/>
    <w:rsid w:val="005F18A6"/>
    <w:rsid w:val="005F46B1"/>
    <w:rsid w:val="005F638A"/>
    <w:rsid w:val="005F751D"/>
    <w:rsid w:val="006037E4"/>
    <w:rsid w:val="00606D01"/>
    <w:rsid w:val="00607B88"/>
    <w:rsid w:val="006110C9"/>
    <w:rsid w:val="0061133D"/>
    <w:rsid w:val="006113EC"/>
    <w:rsid w:val="00612663"/>
    <w:rsid w:val="006163B7"/>
    <w:rsid w:val="00616E38"/>
    <w:rsid w:val="00622C7B"/>
    <w:rsid w:val="00623D52"/>
    <w:rsid w:val="006315C1"/>
    <w:rsid w:val="00635E9E"/>
    <w:rsid w:val="006411E5"/>
    <w:rsid w:val="00643B3D"/>
    <w:rsid w:val="00644650"/>
    <w:rsid w:val="00646EE1"/>
    <w:rsid w:val="00650DC2"/>
    <w:rsid w:val="0065152F"/>
    <w:rsid w:val="00651C3F"/>
    <w:rsid w:val="0065507A"/>
    <w:rsid w:val="006559EB"/>
    <w:rsid w:val="00656268"/>
    <w:rsid w:val="00662D8F"/>
    <w:rsid w:val="0066332D"/>
    <w:rsid w:val="00665BFB"/>
    <w:rsid w:val="00670A28"/>
    <w:rsid w:val="00670D1D"/>
    <w:rsid w:val="0069063A"/>
    <w:rsid w:val="006975F6"/>
    <w:rsid w:val="006A605C"/>
    <w:rsid w:val="006B047F"/>
    <w:rsid w:val="006C3F13"/>
    <w:rsid w:val="006C6AB3"/>
    <w:rsid w:val="006D155F"/>
    <w:rsid w:val="006D3364"/>
    <w:rsid w:val="006D59F7"/>
    <w:rsid w:val="006D7C6B"/>
    <w:rsid w:val="006D7F18"/>
    <w:rsid w:val="006E377F"/>
    <w:rsid w:val="006E3F48"/>
    <w:rsid w:val="006E79D1"/>
    <w:rsid w:val="006F329C"/>
    <w:rsid w:val="006F44F5"/>
    <w:rsid w:val="006F758E"/>
    <w:rsid w:val="007021CC"/>
    <w:rsid w:val="007033C0"/>
    <w:rsid w:val="00711FFB"/>
    <w:rsid w:val="0071740C"/>
    <w:rsid w:val="007243AE"/>
    <w:rsid w:val="00725BFA"/>
    <w:rsid w:val="007345D8"/>
    <w:rsid w:val="00740679"/>
    <w:rsid w:val="00741092"/>
    <w:rsid w:val="00741DF3"/>
    <w:rsid w:val="007434DE"/>
    <w:rsid w:val="00743912"/>
    <w:rsid w:val="00753DF6"/>
    <w:rsid w:val="0075439A"/>
    <w:rsid w:val="00762569"/>
    <w:rsid w:val="00766189"/>
    <w:rsid w:val="00767A5A"/>
    <w:rsid w:val="00771D8D"/>
    <w:rsid w:val="00771F94"/>
    <w:rsid w:val="0077618F"/>
    <w:rsid w:val="00776535"/>
    <w:rsid w:val="00780396"/>
    <w:rsid w:val="0078319E"/>
    <w:rsid w:val="00783525"/>
    <w:rsid w:val="00794FA4"/>
    <w:rsid w:val="007A3776"/>
    <w:rsid w:val="007A6DB6"/>
    <w:rsid w:val="007B0F73"/>
    <w:rsid w:val="007C4AAE"/>
    <w:rsid w:val="007D302C"/>
    <w:rsid w:val="007D4174"/>
    <w:rsid w:val="007D6F5A"/>
    <w:rsid w:val="007D7261"/>
    <w:rsid w:val="007E0866"/>
    <w:rsid w:val="007E31E3"/>
    <w:rsid w:val="007E71F0"/>
    <w:rsid w:val="007F3757"/>
    <w:rsid w:val="007F3F71"/>
    <w:rsid w:val="007F4AC2"/>
    <w:rsid w:val="008155E7"/>
    <w:rsid w:val="00822517"/>
    <w:rsid w:val="00824D1D"/>
    <w:rsid w:val="008268EB"/>
    <w:rsid w:val="00826FDF"/>
    <w:rsid w:val="00833AC6"/>
    <w:rsid w:val="008348CD"/>
    <w:rsid w:val="0083579D"/>
    <w:rsid w:val="00841982"/>
    <w:rsid w:val="00843739"/>
    <w:rsid w:val="00847017"/>
    <w:rsid w:val="0086174B"/>
    <w:rsid w:val="00861C8C"/>
    <w:rsid w:val="00863B94"/>
    <w:rsid w:val="0086511D"/>
    <w:rsid w:val="00865931"/>
    <w:rsid w:val="00871D03"/>
    <w:rsid w:val="00873537"/>
    <w:rsid w:val="00882006"/>
    <w:rsid w:val="00892833"/>
    <w:rsid w:val="00895F3B"/>
    <w:rsid w:val="00896CF7"/>
    <w:rsid w:val="008A58BB"/>
    <w:rsid w:val="008A757F"/>
    <w:rsid w:val="008B06CD"/>
    <w:rsid w:val="008B25C9"/>
    <w:rsid w:val="008B45A7"/>
    <w:rsid w:val="008B5F17"/>
    <w:rsid w:val="008C2AC2"/>
    <w:rsid w:val="008C5131"/>
    <w:rsid w:val="008C57F5"/>
    <w:rsid w:val="008D1F4A"/>
    <w:rsid w:val="008D6DCE"/>
    <w:rsid w:val="008D722F"/>
    <w:rsid w:val="008E282D"/>
    <w:rsid w:val="008E4004"/>
    <w:rsid w:val="008E64FA"/>
    <w:rsid w:val="008E65BF"/>
    <w:rsid w:val="008F3E2F"/>
    <w:rsid w:val="008F6F79"/>
    <w:rsid w:val="008F79C4"/>
    <w:rsid w:val="009066AE"/>
    <w:rsid w:val="009105E9"/>
    <w:rsid w:val="00910BE5"/>
    <w:rsid w:val="0091248E"/>
    <w:rsid w:val="009130F4"/>
    <w:rsid w:val="00913CF8"/>
    <w:rsid w:val="00914238"/>
    <w:rsid w:val="00914C2B"/>
    <w:rsid w:val="00921AE1"/>
    <w:rsid w:val="00933B73"/>
    <w:rsid w:val="00933D25"/>
    <w:rsid w:val="009417FA"/>
    <w:rsid w:val="00945B2B"/>
    <w:rsid w:val="00946104"/>
    <w:rsid w:val="00947BD3"/>
    <w:rsid w:val="009514DD"/>
    <w:rsid w:val="0095198A"/>
    <w:rsid w:val="00951E9D"/>
    <w:rsid w:val="00953938"/>
    <w:rsid w:val="00955CFE"/>
    <w:rsid w:val="00957291"/>
    <w:rsid w:val="00961B1B"/>
    <w:rsid w:val="00963FFD"/>
    <w:rsid w:val="009649C6"/>
    <w:rsid w:val="00965BB4"/>
    <w:rsid w:val="00970F1C"/>
    <w:rsid w:val="009760F3"/>
    <w:rsid w:val="009819FE"/>
    <w:rsid w:val="0098457C"/>
    <w:rsid w:val="00985BF5"/>
    <w:rsid w:val="00992EB3"/>
    <w:rsid w:val="009948D2"/>
    <w:rsid w:val="00996859"/>
    <w:rsid w:val="009A076F"/>
    <w:rsid w:val="009A1D13"/>
    <w:rsid w:val="009A46DA"/>
    <w:rsid w:val="009B0FC7"/>
    <w:rsid w:val="009B1284"/>
    <w:rsid w:val="009B4974"/>
    <w:rsid w:val="009B525F"/>
    <w:rsid w:val="009B5A22"/>
    <w:rsid w:val="009B70DE"/>
    <w:rsid w:val="009B7404"/>
    <w:rsid w:val="009C29C7"/>
    <w:rsid w:val="009C3125"/>
    <w:rsid w:val="009C5861"/>
    <w:rsid w:val="009C5AA6"/>
    <w:rsid w:val="009C6284"/>
    <w:rsid w:val="009D132C"/>
    <w:rsid w:val="009D21DD"/>
    <w:rsid w:val="009D40B0"/>
    <w:rsid w:val="009D6C16"/>
    <w:rsid w:val="009E053F"/>
    <w:rsid w:val="009E1222"/>
    <w:rsid w:val="009E7D5E"/>
    <w:rsid w:val="009F04EF"/>
    <w:rsid w:val="009F0952"/>
    <w:rsid w:val="009F5E3F"/>
    <w:rsid w:val="009F7784"/>
    <w:rsid w:val="00A04B00"/>
    <w:rsid w:val="00A1375A"/>
    <w:rsid w:val="00A1445A"/>
    <w:rsid w:val="00A22650"/>
    <w:rsid w:val="00A24587"/>
    <w:rsid w:val="00A2672F"/>
    <w:rsid w:val="00A2770F"/>
    <w:rsid w:val="00A3063E"/>
    <w:rsid w:val="00A33BE0"/>
    <w:rsid w:val="00A3423B"/>
    <w:rsid w:val="00A43FBE"/>
    <w:rsid w:val="00A5015A"/>
    <w:rsid w:val="00A515E0"/>
    <w:rsid w:val="00A51C6E"/>
    <w:rsid w:val="00A52D79"/>
    <w:rsid w:val="00A57325"/>
    <w:rsid w:val="00A60D85"/>
    <w:rsid w:val="00A753C8"/>
    <w:rsid w:val="00A75802"/>
    <w:rsid w:val="00A75D3F"/>
    <w:rsid w:val="00A83E62"/>
    <w:rsid w:val="00A92149"/>
    <w:rsid w:val="00AA1B35"/>
    <w:rsid w:val="00AA2F1C"/>
    <w:rsid w:val="00AB1522"/>
    <w:rsid w:val="00AB3346"/>
    <w:rsid w:val="00AB4674"/>
    <w:rsid w:val="00AB71D3"/>
    <w:rsid w:val="00AB7208"/>
    <w:rsid w:val="00AC1B6B"/>
    <w:rsid w:val="00AC1D50"/>
    <w:rsid w:val="00AC27A3"/>
    <w:rsid w:val="00AC3016"/>
    <w:rsid w:val="00AC603C"/>
    <w:rsid w:val="00AC707C"/>
    <w:rsid w:val="00AC72E5"/>
    <w:rsid w:val="00AD3618"/>
    <w:rsid w:val="00AF0AD6"/>
    <w:rsid w:val="00AF0DB1"/>
    <w:rsid w:val="00AF131D"/>
    <w:rsid w:val="00AF3317"/>
    <w:rsid w:val="00B021F9"/>
    <w:rsid w:val="00B1139B"/>
    <w:rsid w:val="00B11DA9"/>
    <w:rsid w:val="00B16E6F"/>
    <w:rsid w:val="00B16F2C"/>
    <w:rsid w:val="00B20066"/>
    <w:rsid w:val="00B20079"/>
    <w:rsid w:val="00B200E4"/>
    <w:rsid w:val="00B26132"/>
    <w:rsid w:val="00B2757C"/>
    <w:rsid w:val="00B2764D"/>
    <w:rsid w:val="00B32A8A"/>
    <w:rsid w:val="00B4256F"/>
    <w:rsid w:val="00B4444E"/>
    <w:rsid w:val="00B446F2"/>
    <w:rsid w:val="00B528B4"/>
    <w:rsid w:val="00B52BF2"/>
    <w:rsid w:val="00B5369B"/>
    <w:rsid w:val="00B538F5"/>
    <w:rsid w:val="00B54634"/>
    <w:rsid w:val="00B57487"/>
    <w:rsid w:val="00B65B5A"/>
    <w:rsid w:val="00B661E3"/>
    <w:rsid w:val="00B66318"/>
    <w:rsid w:val="00B7509B"/>
    <w:rsid w:val="00B76379"/>
    <w:rsid w:val="00B84FD5"/>
    <w:rsid w:val="00B86392"/>
    <w:rsid w:val="00B9309E"/>
    <w:rsid w:val="00B930C3"/>
    <w:rsid w:val="00BA0C29"/>
    <w:rsid w:val="00BA2C4A"/>
    <w:rsid w:val="00BA4D0E"/>
    <w:rsid w:val="00BA6FF6"/>
    <w:rsid w:val="00BB3939"/>
    <w:rsid w:val="00BB4B49"/>
    <w:rsid w:val="00BB4F8E"/>
    <w:rsid w:val="00BC00ED"/>
    <w:rsid w:val="00BC2412"/>
    <w:rsid w:val="00BC29DD"/>
    <w:rsid w:val="00BC5B72"/>
    <w:rsid w:val="00BD4AEF"/>
    <w:rsid w:val="00BD4D83"/>
    <w:rsid w:val="00BD631C"/>
    <w:rsid w:val="00BE3569"/>
    <w:rsid w:val="00BE47FB"/>
    <w:rsid w:val="00BE58C3"/>
    <w:rsid w:val="00BE655C"/>
    <w:rsid w:val="00BE6AEE"/>
    <w:rsid w:val="00BF4996"/>
    <w:rsid w:val="00BF4C35"/>
    <w:rsid w:val="00BF78A7"/>
    <w:rsid w:val="00C03C9F"/>
    <w:rsid w:val="00C052DE"/>
    <w:rsid w:val="00C0552D"/>
    <w:rsid w:val="00C06BC8"/>
    <w:rsid w:val="00C124CB"/>
    <w:rsid w:val="00C16A39"/>
    <w:rsid w:val="00C20CCD"/>
    <w:rsid w:val="00C231A2"/>
    <w:rsid w:val="00C25B68"/>
    <w:rsid w:val="00C2689D"/>
    <w:rsid w:val="00C30957"/>
    <w:rsid w:val="00C32A23"/>
    <w:rsid w:val="00C33B97"/>
    <w:rsid w:val="00C33F24"/>
    <w:rsid w:val="00C366D3"/>
    <w:rsid w:val="00C43749"/>
    <w:rsid w:val="00C465EE"/>
    <w:rsid w:val="00C468BF"/>
    <w:rsid w:val="00C50584"/>
    <w:rsid w:val="00C531EB"/>
    <w:rsid w:val="00C565DD"/>
    <w:rsid w:val="00C56824"/>
    <w:rsid w:val="00C62566"/>
    <w:rsid w:val="00C64A95"/>
    <w:rsid w:val="00C71713"/>
    <w:rsid w:val="00C82B34"/>
    <w:rsid w:val="00C82BE4"/>
    <w:rsid w:val="00C8661F"/>
    <w:rsid w:val="00C9268B"/>
    <w:rsid w:val="00C9531D"/>
    <w:rsid w:val="00C95CBB"/>
    <w:rsid w:val="00C97729"/>
    <w:rsid w:val="00C97F55"/>
    <w:rsid w:val="00CA2C51"/>
    <w:rsid w:val="00CA79B0"/>
    <w:rsid w:val="00CB008E"/>
    <w:rsid w:val="00CB0D95"/>
    <w:rsid w:val="00CB29DB"/>
    <w:rsid w:val="00CC10F4"/>
    <w:rsid w:val="00CC3F16"/>
    <w:rsid w:val="00CC6F4E"/>
    <w:rsid w:val="00CD61B2"/>
    <w:rsid w:val="00CD7808"/>
    <w:rsid w:val="00CE3DE9"/>
    <w:rsid w:val="00CE6525"/>
    <w:rsid w:val="00CE751D"/>
    <w:rsid w:val="00CF12FC"/>
    <w:rsid w:val="00CF558A"/>
    <w:rsid w:val="00CF7251"/>
    <w:rsid w:val="00D05B0E"/>
    <w:rsid w:val="00D05C1E"/>
    <w:rsid w:val="00D06278"/>
    <w:rsid w:val="00D1028B"/>
    <w:rsid w:val="00D10A36"/>
    <w:rsid w:val="00D21703"/>
    <w:rsid w:val="00D228F2"/>
    <w:rsid w:val="00D23006"/>
    <w:rsid w:val="00D2343D"/>
    <w:rsid w:val="00D278D4"/>
    <w:rsid w:val="00D353A6"/>
    <w:rsid w:val="00D35CA7"/>
    <w:rsid w:val="00D4127A"/>
    <w:rsid w:val="00D46A72"/>
    <w:rsid w:val="00D46D07"/>
    <w:rsid w:val="00D52C6F"/>
    <w:rsid w:val="00D579F3"/>
    <w:rsid w:val="00D707B4"/>
    <w:rsid w:val="00D71D3C"/>
    <w:rsid w:val="00D7309B"/>
    <w:rsid w:val="00D776B3"/>
    <w:rsid w:val="00D77C8B"/>
    <w:rsid w:val="00D8234E"/>
    <w:rsid w:val="00D8275B"/>
    <w:rsid w:val="00D83E17"/>
    <w:rsid w:val="00D84490"/>
    <w:rsid w:val="00D92C6A"/>
    <w:rsid w:val="00D94249"/>
    <w:rsid w:val="00D97940"/>
    <w:rsid w:val="00D97B4A"/>
    <w:rsid w:val="00DA0B86"/>
    <w:rsid w:val="00DA568A"/>
    <w:rsid w:val="00DA7098"/>
    <w:rsid w:val="00DA787A"/>
    <w:rsid w:val="00DA7BD0"/>
    <w:rsid w:val="00DA7EA2"/>
    <w:rsid w:val="00DB0C8D"/>
    <w:rsid w:val="00DB2FBD"/>
    <w:rsid w:val="00DB3E61"/>
    <w:rsid w:val="00DB5169"/>
    <w:rsid w:val="00DB53B0"/>
    <w:rsid w:val="00DC03BB"/>
    <w:rsid w:val="00DC0D57"/>
    <w:rsid w:val="00DC2691"/>
    <w:rsid w:val="00DD030B"/>
    <w:rsid w:val="00DD4945"/>
    <w:rsid w:val="00DD6427"/>
    <w:rsid w:val="00DE073C"/>
    <w:rsid w:val="00DF116B"/>
    <w:rsid w:val="00DF207E"/>
    <w:rsid w:val="00DF385C"/>
    <w:rsid w:val="00DF39D8"/>
    <w:rsid w:val="00DF3D50"/>
    <w:rsid w:val="00DF6047"/>
    <w:rsid w:val="00E0033A"/>
    <w:rsid w:val="00E029F3"/>
    <w:rsid w:val="00E02C2C"/>
    <w:rsid w:val="00E0340C"/>
    <w:rsid w:val="00E103F8"/>
    <w:rsid w:val="00E12194"/>
    <w:rsid w:val="00E1306B"/>
    <w:rsid w:val="00E2355C"/>
    <w:rsid w:val="00E3300C"/>
    <w:rsid w:val="00E42C30"/>
    <w:rsid w:val="00E436E8"/>
    <w:rsid w:val="00E43C3D"/>
    <w:rsid w:val="00E455A1"/>
    <w:rsid w:val="00E45B74"/>
    <w:rsid w:val="00E47EBF"/>
    <w:rsid w:val="00E53111"/>
    <w:rsid w:val="00E550C0"/>
    <w:rsid w:val="00E607D8"/>
    <w:rsid w:val="00E6081D"/>
    <w:rsid w:val="00E61921"/>
    <w:rsid w:val="00E61A2B"/>
    <w:rsid w:val="00E676C3"/>
    <w:rsid w:val="00E749F2"/>
    <w:rsid w:val="00E91FD2"/>
    <w:rsid w:val="00E932C8"/>
    <w:rsid w:val="00E95AF6"/>
    <w:rsid w:val="00E95B73"/>
    <w:rsid w:val="00E9600A"/>
    <w:rsid w:val="00E974D3"/>
    <w:rsid w:val="00E97B31"/>
    <w:rsid w:val="00EA3636"/>
    <w:rsid w:val="00EA7B9C"/>
    <w:rsid w:val="00EB0DA9"/>
    <w:rsid w:val="00EB6A63"/>
    <w:rsid w:val="00EC4571"/>
    <w:rsid w:val="00ED18E0"/>
    <w:rsid w:val="00ED6415"/>
    <w:rsid w:val="00EE1AE9"/>
    <w:rsid w:val="00EE2243"/>
    <w:rsid w:val="00EE7F32"/>
    <w:rsid w:val="00EF014A"/>
    <w:rsid w:val="00EF0493"/>
    <w:rsid w:val="00EF1787"/>
    <w:rsid w:val="00EF18FD"/>
    <w:rsid w:val="00EF2EAF"/>
    <w:rsid w:val="00EF42C1"/>
    <w:rsid w:val="00F001D7"/>
    <w:rsid w:val="00F0300D"/>
    <w:rsid w:val="00F03AC7"/>
    <w:rsid w:val="00F0401D"/>
    <w:rsid w:val="00F21266"/>
    <w:rsid w:val="00F21B47"/>
    <w:rsid w:val="00F24263"/>
    <w:rsid w:val="00F267C9"/>
    <w:rsid w:val="00F27435"/>
    <w:rsid w:val="00F27482"/>
    <w:rsid w:val="00F32395"/>
    <w:rsid w:val="00F329FF"/>
    <w:rsid w:val="00F33721"/>
    <w:rsid w:val="00F37C68"/>
    <w:rsid w:val="00F41606"/>
    <w:rsid w:val="00F42EA0"/>
    <w:rsid w:val="00F446D2"/>
    <w:rsid w:val="00F4641E"/>
    <w:rsid w:val="00F505B8"/>
    <w:rsid w:val="00F51F53"/>
    <w:rsid w:val="00F52A52"/>
    <w:rsid w:val="00F5649C"/>
    <w:rsid w:val="00F60526"/>
    <w:rsid w:val="00F65355"/>
    <w:rsid w:val="00F66554"/>
    <w:rsid w:val="00F70BB8"/>
    <w:rsid w:val="00F71C13"/>
    <w:rsid w:val="00F758D0"/>
    <w:rsid w:val="00F82F07"/>
    <w:rsid w:val="00F854D6"/>
    <w:rsid w:val="00F90633"/>
    <w:rsid w:val="00F909A4"/>
    <w:rsid w:val="00F92D1D"/>
    <w:rsid w:val="00F94B26"/>
    <w:rsid w:val="00FA08D1"/>
    <w:rsid w:val="00FA340B"/>
    <w:rsid w:val="00FA493D"/>
    <w:rsid w:val="00FA4DBF"/>
    <w:rsid w:val="00FB174F"/>
    <w:rsid w:val="00FB4D34"/>
    <w:rsid w:val="00FC34FB"/>
    <w:rsid w:val="00FC4EB7"/>
    <w:rsid w:val="00FC6525"/>
    <w:rsid w:val="00FC6CF0"/>
    <w:rsid w:val="00FD45B3"/>
    <w:rsid w:val="00FD6770"/>
    <w:rsid w:val="00FD6F4E"/>
    <w:rsid w:val="00FE34E9"/>
    <w:rsid w:val="00FE3B6B"/>
    <w:rsid w:val="00FE6A48"/>
    <w:rsid w:val="00FF13DA"/>
    <w:rsid w:val="00FF1B9E"/>
    <w:rsid w:val="00FF1C9D"/>
    <w:rsid w:val="00FF5175"/>
    <w:rsid w:val="00FF6E48"/>
    <w:rsid w:val="0322B05C"/>
    <w:rsid w:val="0A2F04E5"/>
    <w:rsid w:val="0FC3EFB7"/>
    <w:rsid w:val="1A220C56"/>
    <w:rsid w:val="22D24A9C"/>
    <w:rsid w:val="30CC80C3"/>
    <w:rsid w:val="35E26E47"/>
    <w:rsid w:val="366DBF49"/>
    <w:rsid w:val="3B57CA4C"/>
    <w:rsid w:val="3D60CD7E"/>
    <w:rsid w:val="47189463"/>
    <w:rsid w:val="4756C191"/>
    <w:rsid w:val="48C94DFE"/>
    <w:rsid w:val="4A769D1A"/>
    <w:rsid w:val="4DCDBF2D"/>
    <w:rsid w:val="523FDDDB"/>
    <w:rsid w:val="58AFC8F6"/>
    <w:rsid w:val="625C18D6"/>
    <w:rsid w:val="67566F25"/>
    <w:rsid w:val="69D51D87"/>
    <w:rsid w:val="75DBFC90"/>
    <w:rsid w:val="7BBE60D2"/>
    <w:rsid w:val="7EF2B2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E6A7E0A"/>
  <w15:docId w15:val="{F7A43F58-E30F-486D-96AD-F7710C8C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E03AB"/>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Pripombasklic">
    <w:name w:val="annotation reference"/>
    <w:basedOn w:val="Privzetapisavaodstavka"/>
    <w:semiHidden/>
    <w:unhideWhenUsed/>
    <w:rsid w:val="00D353A6"/>
    <w:rPr>
      <w:sz w:val="16"/>
      <w:szCs w:val="16"/>
    </w:rPr>
  </w:style>
  <w:style w:type="paragraph" w:styleId="Zadevapripombe">
    <w:name w:val="annotation subject"/>
    <w:basedOn w:val="Pripombabesedilo"/>
    <w:next w:val="Pripombabesedilo"/>
    <w:link w:val="ZadevapripombeZnak"/>
    <w:semiHidden/>
    <w:unhideWhenUsed/>
    <w:rsid w:val="00D353A6"/>
    <w:rPr>
      <w:b/>
      <w:bCs/>
    </w:rPr>
  </w:style>
  <w:style w:type="character" w:customStyle="1" w:styleId="ZadevapripombeZnak">
    <w:name w:val="Zadeva pripombe Znak"/>
    <w:basedOn w:val="PripombabesediloZnak"/>
    <w:link w:val="Zadevapripombe"/>
    <w:semiHidden/>
    <w:rsid w:val="00D353A6"/>
    <w:rPr>
      <w:rFonts w:ascii="Arial" w:hAnsi="Arial"/>
      <w:b/>
      <w:bCs/>
    </w:rPr>
  </w:style>
  <w:style w:type="paragraph" w:styleId="Revizija">
    <w:name w:val="Revision"/>
    <w:hidden/>
    <w:uiPriority w:val="99"/>
    <w:semiHidden/>
    <w:rsid w:val="00776535"/>
    <w:rPr>
      <w:rFonts w:ascii="Arial" w:hAnsi="Arial"/>
      <w:sz w:val="22"/>
      <w:szCs w:val="22"/>
    </w:rPr>
  </w:style>
  <w:style w:type="paragraph" w:customStyle="1" w:styleId="odstavek1">
    <w:name w:val="odstavek 1"/>
    <w:basedOn w:val="Navaden"/>
    <w:link w:val="odstavek1Znak"/>
    <w:qFormat/>
    <w:rsid w:val="00865931"/>
    <w:pPr>
      <w:numPr>
        <w:numId w:val="23"/>
      </w:numPr>
      <w:jc w:val="both"/>
    </w:pPr>
    <w:rPr>
      <w:rFonts w:cs="Arial"/>
      <w:color w:val="FF0000"/>
      <w:lang w:val="x-none" w:eastAsia="x-none"/>
    </w:rPr>
  </w:style>
  <w:style w:type="character" w:customStyle="1" w:styleId="odstavek1Znak">
    <w:name w:val="odstavek 1 Znak"/>
    <w:link w:val="odstavek1"/>
    <w:rsid w:val="00865931"/>
    <w:rPr>
      <w:rFonts w:ascii="Arial" w:hAnsi="Arial" w:cs="Arial"/>
      <w:color w:val="FF0000"/>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243726">
      <w:bodyDiv w:val="1"/>
      <w:marLeft w:val="0"/>
      <w:marRight w:val="0"/>
      <w:marTop w:val="0"/>
      <w:marBottom w:val="0"/>
      <w:divBdr>
        <w:top w:val="none" w:sz="0" w:space="0" w:color="auto"/>
        <w:left w:val="none" w:sz="0" w:space="0" w:color="auto"/>
        <w:bottom w:val="none" w:sz="0" w:space="0" w:color="auto"/>
        <w:right w:val="none" w:sz="0" w:space="0" w:color="auto"/>
      </w:divBdr>
    </w:div>
    <w:div w:id="392048896">
      <w:bodyDiv w:val="1"/>
      <w:marLeft w:val="0"/>
      <w:marRight w:val="0"/>
      <w:marTop w:val="0"/>
      <w:marBottom w:val="0"/>
      <w:divBdr>
        <w:top w:val="none" w:sz="0" w:space="0" w:color="auto"/>
        <w:left w:val="none" w:sz="0" w:space="0" w:color="auto"/>
        <w:bottom w:val="none" w:sz="0" w:space="0" w:color="auto"/>
        <w:right w:val="none" w:sz="0" w:space="0" w:color="auto"/>
      </w:divBdr>
    </w:div>
    <w:div w:id="515195151">
      <w:bodyDiv w:val="1"/>
      <w:marLeft w:val="0"/>
      <w:marRight w:val="0"/>
      <w:marTop w:val="0"/>
      <w:marBottom w:val="0"/>
      <w:divBdr>
        <w:top w:val="none" w:sz="0" w:space="0" w:color="auto"/>
        <w:left w:val="none" w:sz="0" w:space="0" w:color="auto"/>
        <w:bottom w:val="none" w:sz="0" w:space="0" w:color="auto"/>
        <w:right w:val="none" w:sz="0" w:space="0" w:color="auto"/>
      </w:divBdr>
    </w:div>
    <w:div w:id="582764434">
      <w:bodyDiv w:val="1"/>
      <w:marLeft w:val="0"/>
      <w:marRight w:val="0"/>
      <w:marTop w:val="0"/>
      <w:marBottom w:val="0"/>
      <w:divBdr>
        <w:top w:val="none" w:sz="0" w:space="0" w:color="auto"/>
        <w:left w:val="none" w:sz="0" w:space="0" w:color="auto"/>
        <w:bottom w:val="none" w:sz="0" w:space="0" w:color="auto"/>
        <w:right w:val="none" w:sz="0" w:space="0" w:color="auto"/>
      </w:divBdr>
    </w:div>
    <w:div w:id="868181387">
      <w:bodyDiv w:val="1"/>
      <w:marLeft w:val="0"/>
      <w:marRight w:val="0"/>
      <w:marTop w:val="0"/>
      <w:marBottom w:val="0"/>
      <w:divBdr>
        <w:top w:val="none" w:sz="0" w:space="0" w:color="auto"/>
        <w:left w:val="none" w:sz="0" w:space="0" w:color="auto"/>
        <w:bottom w:val="none" w:sz="0" w:space="0" w:color="auto"/>
        <w:right w:val="none" w:sz="0" w:space="0" w:color="auto"/>
      </w:divBdr>
    </w:div>
    <w:div w:id="1062023889">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5831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1411A87-D877-4D61-BCE5-9609DE9A00CA}">
  <ds:schemaRefs>
    <ds:schemaRef ds:uri="http://schemas.microsoft.com/sharepoint/v3/contenttype/forms"/>
  </ds:schemaRefs>
</ds:datastoreItem>
</file>

<file path=customXml/itemProps2.xml><?xml version="1.0" encoding="utf-8"?>
<ds:datastoreItem xmlns:ds="http://schemas.openxmlformats.org/officeDocument/2006/customXml" ds:itemID="{D4602326-BC9B-4CCB-8D79-2E6631B8E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5BDC11-904B-40A8-85B8-83E55C0874E0}">
  <ds:schemaRefs>
    <ds:schemaRef ds:uri="6a4cc071-bd85-44c5-acc7-68a9b922d49c"/>
    <ds:schemaRef ds:uri="http://purl.org/dc/terms/"/>
    <ds:schemaRef ds:uri="64b5e79a-161e-4f4f-95e3-8c5cd0f50b65"/>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dcmitype/"/>
    <ds:schemaRef ds:uri="http://purl.org/dc/elements/1.1/"/>
  </ds:schemaRefs>
</ds:datastoreItem>
</file>

<file path=customXml/itemProps4.xml><?xml version="1.0" encoding="utf-8"?>
<ds:datastoreItem xmlns:ds="http://schemas.openxmlformats.org/officeDocument/2006/customXml" ds:itemID="{858696DF-B494-4A78-BA9F-A181FC3FD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126</TotalTime>
  <Pages>4</Pages>
  <Words>1375</Words>
  <Characters>7839</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Marko NARALOČNIK</dc:creator>
  <cp:lastModifiedBy>Tjaša ZELENKO</cp:lastModifiedBy>
  <cp:revision>1</cp:revision>
  <cp:lastPrinted>2019-04-23T11:39:00Z</cp:lastPrinted>
  <dcterms:created xsi:type="dcterms:W3CDTF">2022-05-12T12:20:00Z</dcterms:created>
  <dcterms:modified xsi:type="dcterms:W3CDTF">2024-09-17T13:43:00Z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2394600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